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0A48F" w14:textId="4EA4BBC1" w:rsidR="004B2925" w:rsidRPr="00DD032E" w:rsidRDefault="00EF094C" w:rsidP="00EF094C">
      <w:pPr>
        <w:pStyle w:val="Naslovobrazca"/>
        <w:rPr>
          <w:rFonts w:ascii="Calibri" w:hAnsi="Calibri" w:cs="Calibri"/>
        </w:rPr>
      </w:pPr>
      <w:bookmarkStart w:id="0" w:name="_Toc532392574"/>
      <w:bookmarkStart w:id="1" w:name="_Toc532538616"/>
      <w:bookmarkStart w:id="2" w:name="_Toc236153547"/>
      <w:r w:rsidRPr="00DD032E">
        <w:rPr>
          <w:rFonts w:ascii="Calibri" w:hAnsi="Calibri" w:cs="Calibri"/>
        </w:rPr>
        <w:t>PODATKI O GOSPODARSKEM SUBJEKTU</w:t>
      </w:r>
      <w:bookmarkEnd w:id="0"/>
      <w:bookmarkEnd w:id="1"/>
      <w:bookmarkEnd w:id="2"/>
    </w:p>
    <w:p w14:paraId="7481B9BA" w14:textId="2FBEFEBF" w:rsidR="004B2925" w:rsidRPr="00DD032E" w:rsidRDefault="004B2925" w:rsidP="004B2925">
      <w:pPr>
        <w:pStyle w:val="Brezrazmikov"/>
        <w:jc w:val="center"/>
        <w:rPr>
          <w:rFonts w:ascii="Calibri" w:hAnsi="Calibri" w:cs="Calibri"/>
        </w:rPr>
      </w:pPr>
      <w:r w:rsidRPr="00DD032E">
        <w:rPr>
          <w:rFonts w:ascii="Calibri" w:hAnsi="Calibri" w:cs="Calibri"/>
        </w:rPr>
        <w:t>v postopku oddaje javnega naročila</w:t>
      </w:r>
    </w:p>
    <w:p w14:paraId="2939F201" w14:textId="77777777" w:rsidR="009F2170" w:rsidRPr="009F2170" w:rsidRDefault="009F2170" w:rsidP="004B2925">
      <w:pPr>
        <w:pStyle w:val="Brezrazmikov"/>
        <w:jc w:val="center"/>
        <w:rPr>
          <w:rFonts w:ascii="Calibri" w:hAnsi="Calibri" w:cs="Calibri"/>
          <w:b/>
          <w:bCs/>
        </w:rPr>
      </w:pPr>
      <w:r w:rsidRPr="009F2170">
        <w:rPr>
          <w:rFonts w:ascii="Calibri" w:hAnsi="Calibri" w:cs="Calibri"/>
          <w:b/>
          <w:bCs/>
        </w:rPr>
        <w:t xml:space="preserve">VZPOSTAVITEV DINAMIČNEGA NABAVNEGA SISTEMA </w:t>
      </w:r>
    </w:p>
    <w:p w14:paraId="18B28882" w14:textId="3D961959" w:rsidR="006429A0" w:rsidRPr="00DD032E" w:rsidRDefault="009F2170" w:rsidP="004B2925">
      <w:pPr>
        <w:pStyle w:val="Brezrazmikov"/>
        <w:jc w:val="center"/>
        <w:rPr>
          <w:rFonts w:ascii="Calibri" w:hAnsi="Calibri" w:cs="Calibri"/>
        </w:rPr>
      </w:pPr>
      <w:r w:rsidRPr="009F2170">
        <w:rPr>
          <w:rFonts w:ascii="Calibri" w:hAnsi="Calibri" w:cs="Calibri"/>
          <w:b/>
          <w:bCs/>
        </w:rPr>
        <w:t xml:space="preserve">ZA </w:t>
      </w:r>
      <w:r w:rsidR="00140BAC">
        <w:rPr>
          <w:rFonts w:ascii="Calibri" w:hAnsi="Calibri" w:cs="Calibri"/>
          <w:b/>
          <w:bCs/>
        </w:rPr>
        <w:t>DOBAVO</w:t>
      </w:r>
      <w:r w:rsidRPr="009F2170">
        <w:rPr>
          <w:rFonts w:ascii="Calibri" w:hAnsi="Calibri" w:cs="Calibri"/>
          <w:b/>
          <w:bCs/>
        </w:rPr>
        <w:t xml:space="preserve"> ELEKTRIČNE ENERGIJE Z NAJMANJ 55 % DELEŽEM OVE</w:t>
      </w:r>
      <w:r w:rsidRPr="009F2170">
        <w:rPr>
          <w:rFonts w:ascii="Calibri" w:hAnsi="Calibri" w:cs="Calibri"/>
        </w:rPr>
        <w:t xml:space="preserve"> </w:t>
      </w:r>
      <w:r w:rsidR="008A101A" w:rsidRPr="00DD032E">
        <w:rPr>
          <w:rFonts w:ascii="Calibri" w:hAnsi="Calibri" w:cs="Calibri"/>
        </w:rPr>
        <w:t>(blago)</w:t>
      </w:r>
    </w:p>
    <w:p w14:paraId="0E2513C2" w14:textId="77777777" w:rsidR="008A101A" w:rsidRPr="00DD032E" w:rsidRDefault="008A101A" w:rsidP="004B2925">
      <w:pPr>
        <w:pStyle w:val="Brezrazmikov"/>
        <w:jc w:val="center"/>
        <w:rPr>
          <w:rFonts w:ascii="Calibri" w:hAnsi="Calibri" w:cs="Calibri"/>
        </w:rPr>
      </w:pPr>
    </w:p>
    <w:p w14:paraId="24CEC8FB" w14:textId="77777777" w:rsidR="009F2170" w:rsidRPr="002561C9" w:rsidRDefault="009F2170" w:rsidP="009F2170">
      <w:pPr>
        <w:pStyle w:val="Brezrazmikov"/>
        <w:rPr>
          <w:rFonts w:ascii="Calibri" w:hAnsi="Calibri" w:cs="Calibri"/>
        </w:rPr>
      </w:pPr>
      <w:r w:rsidRPr="002561C9">
        <w:rPr>
          <w:rFonts w:ascii="Calibri" w:hAnsi="Calibri" w:cs="Calibri"/>
        </w:rPr>
        <w:t>V ponudbi nastopamo kot:</w:t>
      </w:r>
    </w:p>
    <w:tbl>
      <w:tblPr>
        <w:tblStyle w:val="Tabelasvetlamrea"/>
        <w:tblW w:w="0" w:type="auto"/>
        <w:tblLook w:val="04A0" w:firstRow="1" w:lastRow="0" w:firstColumn="1" w:lastColumn="0" w:noHBand="0" w:noVBand="1"/>
      </w:tblPr>
      <w:tblGrid>
        <w:gridCol w:w="2405"/>
        <w:gridCol w:w="7371"/>
      </w:tblGrid>
      <w:tr w:rsidR="009F2170" w:rsidRPr="002561C9" w14:paraId="40941054" w14:textId="77777777" w:rsidTr="009F2170">
        <w:tc>
          <w:tcPr>
            <w:tcW w:w="2405" w:type="dxa"/>
          </w:tcPr>
          <w:p w14:paraId="2C010E64" w14:textId="4DB61558" w:rsidR="009F2170" w:rsidRPr="002561C9" w:rsidRDefault="00000000" w:rsidP="00D65836">
            <w:pPr>
              <w:pStyle w:val="Brezrazmikov"/>
              <w:rPr>
                <w:rFonts w:ascii="Calibri" w:hAnsi="Calibri" w:cs="Calibri"/>
              </w:rPr>
            </w:pPr>
            <w:sdt>
              <w:sdtPr>
                <w:rPr>
                  <w:rFonts w:ascii="Calibri" w:hAnsi="Calibri" w:cs="Calibri"/>
                </w:rPr>
                <w:id w:val="170290431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w:t>
            </w:r>
            <w:r w:rsidR="009F2170">
              <w:rPr>
                <w:rFonts w:ascii="Calibri" w:hAnsi="Calibri" w:cs="Calibri"/>
              </w:rPr>
              <w:t>Kandidat/</w:t>
            </w:r>
            <w:r w:rsidR="009F2170" w:rsidRPr="002561C9">
              <w:rPr>
                <w:rFonts w:ascii="Calibri" w:hAnsi="Calibri" w:cs="Calibri"/>
              </w:rPr>
              <w:t>Ponudnik</w:t>
            </w:r>
          </w:p>
        </w:tc>
        <w:tc>
          <w:tcPr>
            <w:tcW w:w="7371" w:type="dxa"/>
          </w:tcPr>
          <w:p w14:paraId="3F91D790" w14:textId="0D940BDE" w:rsidR="009F2170" w:rsidRPr="002561C9" w:rsidRDefault="00000000" w:rsidP="00D65836">
            <w:pPr>
              <w:pStyle w:val="Brezrazmikov"/>
              <w:rPr>
                <w:rFonts w:ascii="Calibri" w:hAnsi="Calibri" w:cs="Calibri"/>
              </w:rPr>
            </w:pPr>
            <w:sdt>
              <w:sdtPr>
                <w:rPr>
                  <w:rFonts w:ascii="Calibri" w:hAnsi="Calibri" w:cs="Calibri"/>
                </w:rPr>
                <w:id w:val="-210486391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samostojni </w:t>
            </w:r>
            <w:r w:rsidR="009F2170">
              <w:rPr>
                <w:rFonts w:ascii="Calibri" w:hAnsi="Calibri" w:cs="Calibri"/>
              </w:rPr>
              <w:t>kandidat/</w:t>
            </w:r>
            <w:r w:rsidR="009F2170" w:rsidRPr="002561C9">
              <w:rPr>
                <w:rFonts w:ascii="Calibri" w:hAnsi="Calibri" w:cs="Calibri"/>
              </w:rPr>
              <w:t>ponudnik</w:t>
            </w:r>
          </w:p>
          <w:p w14:paraId="590782DB" w14:textId="4FBBAAC6" w:rsidR="009F2170" w:rsidRPr="002561C9" w:rsidRDefault="00000000" w:rsidP="00D65836">
            <w:pPr>
              <w:pStyle w:val="Brezrazmikov"/>
              <w:rPr>
                <w:rFonts w:ascii="Calibri" w:hAnsi="Calibri" w:cs="Calibri"/>
              </w:rPr>
            </w:pPr>
            <w:sdt>
              <w:sdtPr>
                <w:rPr>
                  <w:rFonts w:ascii="Calibri" w:hAnsi="Calibri" w:cs="Calibri"/>
                </w:rPr>
                <w:id w:val="-1759050452"/>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w:t>
            </w:r>
            <w:r w:rsidR="00152ED2">
              <w:rPr>
                <w:rFonts w:ascii="Calibri" w:hAnsi="Calibri" w:cs="Calibri"/>
              </w:rPr>
              <w:t>kandidat/</w:t>
            </w:r>
            <w:r w:rsidR="009F2170" w:rsidRPr="002561C9">
              <w:rPr>
                <w:rFonts w:ascii="Calibri" w:hAnsi="Calibri" w:cs="Calibri"/>
              </w:rPr>
              <w:t xml:space="preserve">vodilni </w:t>
            </w:r>
            <w:r w:rsidR="009F2170">
              <w:rPr>
                <w:rFonts w:ascii="Calibri" w:hAnsi="Calibri" w:cs="Calibri"/>
              </w:rPr>
              <w:t>partner</w:t>
            </w:r>
            <w:r w:rsidR="009F2170" w:rsidRPr="002561C9">
              <w:rPr>
                <w:rFonts w:ascii="Calibri" w:hAnsi="Calibri" w:cs="Calibri"/>
              </w:rPr>
              <w:t xml:space="preserve"> v skupini ponudnikov (parterjev)</w:t>
            </w:r>
          </w:p>
          <w:p w14:paraId="1033F9B5" w14:textId="176DB078" w:rsidR="009F2170" w:rsidRPr="002561C9" w:rsidRDefault="00000000" w:rsidP="00D65836">
            <w:pPr>
              <w:pStyle w:val="Brezrazmikov"/>
              <w:rPr>
                <w:rFonts w:ascii="Calibri" w:hAnsi="Calibri" w:cs="Calibri"/>
              </w:rPr>
            </w:pPr>
            <w:sdt>
              <w:sdtPr>
                <w:rPr>
                  <w:rFonts w:ascii="Calibri" w:hAnsi="Calibri" w:cs="Calibri"/>
                </w:rPr>
                <w:id w:val="185197778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partner v skupini ponudnikov</w:t>
            </w:r>
          </w:p>
          <w:p w14:paraId="34FF48AE" w14:textId="468144D4" w:rsidR="009F2170" w:rsidRPr="002561C9" w:rsidRDefault="00000000" w:rsidP="00D65836">
            <w:pPr>
              <w:pStyle w:val="Brezrazmikov"/>
              <w:rPr>
                <w:rFonts w:ascii="Calibri" w:hAnsi="Calibri" w:cs="Calibri"/>
              </w:rPr>
            </w:pPr>
            <w:sdt>
              <w:sdtPr>
                <w:rPr>
                  <w:rFonts w:ascii="Calibri" w:hAnsi="Calibri" w:cs="Calibri"/>
                </w:rPr>
                <w:id w:val="1535150355"/>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w:t>
            </w:r>
            <w:r w:rsidR="009F2170">
              <w:rPr>
                <w:rFonts w:ascii="Calibri" w:hAnsi="Calibri" w:cs="Calibri"/>
              </w:rPr>
              <w:t>kandidat/</w:t>
            </w:r>
            <w:r w:rsidR="009F2170" w:rsidRPr="002561C9">
              <w:rPr>
                <w:rFonts w:ascii="Calibri" w:hAnsi="Calibri" w:cs="Calibri"/>
              </w:rPr>
              <w:t>ponudnik s podizvajalci</w:t>
            </w:r>
          </w:p>
        </w:tc>
      </w:tr>
      <w:tr w:rsidR="009F2170" w:rsidRPr="002561C9" w14:paraId="30029DF8" w14:textId="77777777" w:rsidTr="00D65836">
        <w:tc>
          <w:tcPr>
            <w:tcW w:w="9776" w:type="dxa"/>
            <w:gridSpan w:val="2"/>
          </w:tcPr>
          <w:p w14:paraId="0B434D8C" w14:textId="6B130218" w:rsidR="009F2170" w:rsidRPr="00BB372F" w:rsidRDefault="00000000" w:rsidP="00D65836">
            <w:pPr>
              <w:pStyle w:val="Brezrazmikov"/>
              <w:rPr>
                <w:rFonts w:ascii="Calibri" w:hAnsi="Calibri" w:cs="Calibri"/>
              </w:rPr>
            </w:pPr>
            <w:sdt>
              <w:sdtPr>
                <w:rPr>
                  <w:rFonts w:ascii="Calibri" w:hAnsi="Calibri" w:cs="Calibri"/>
                </w:rPr>
                <w:id w:val="17986038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Podizvajalec naslednjega </w:t>
            </w:r>
            <w:r w:rsidR="00152ED2">
              <w:rPr>
                <w:rFonts w:ascii="Calibri" w:hAnsi="Calibri" w:cs="Calibri"/>
              </w:rPr>
              <w:t>kandidata/</w:t>
            </w:r>
            <w:r w:rsidR="009F2170" w:rsidRPr="002561C9">
              <w:rPr>
                <w:rFonts w:ascii="Calibri" w:hAnsi="Calibri" w:cs="Calibri"/>
              </w:rPr>
              <w:t xml:space="preserve">ponudnika: </w:t>
            </w:r>
            <w:sdt>
              <w:sdtPr>
                <w:rPr>
                  <w:rFonts w:ascii="Calibri" w:hAnsi="Calibri" w:cs="Calibri"/>
                </w:rPr>
                <w:alias w:val="Vpišite ime vašega glavnega izvajalca"/>
                <w:tag w:val="Vpišite ime vašega glavnega izvajalca"/>
                <w:id w:val="30627011"/>
                <w:placeholder>
                  <w:docPart w:val="947B677A8AF744CA80429721AA7BACB3"/>
                </w:placeholder>
                <w:showingPlcHdr/>
                <w:text/>
              </w:sdtPr>
              <w:sdtContent>
                <w:r w:rsidR="009F2170" w:rsidRPr="002561C9">
                  <w:rPr>
                    <w:rFonts w:ascii="Calibri" w:hAnsi="Calibri" w:cs="Calibri"/>
                    <w:color w:val="808080" w:themeColor="background1" w:themeShade="80"/>
                  </w:rPr>
                  <w:t>Vpišite naziv</w:t>
                </w:r>
              </w:sdtContent>
            </w:sdt>
            <w:r w:rsidR="009F2170" w:rsidRPr="002561C9">
              <w:rPr>
                <w:rFonts w:ascii="Calibri" w:hAnsi="Calibri" w:cs="Calibri"/>
              </w:rPr>
              <w:t>.</w:t>
            </w:r>
          </w:p>
        </w:tc>
      </w:tr>
      <w:tr w:rsidR="009F2170" w:rsidRPr="002561C9" w14:paraId="2C3CB911" w14:textId="77777777" w:rsidTr="00D65836">
        <w:tc>
          <w:tcPr>
            <w:tcW w:w="9776" w:type="dxa"/>
            <w:gridSpan w:val="2"/>
          </w:tcPr>
          <w:p w14:paraId="6F731014" w14:textId="1248F54B" w:rsidR="009F2170" w:rsidRPr="002561C9" w:rsidRDefault="00000000" w:rsidP="00D65836">
            <w:pPr>
              <w:pStyle w:val="Brezrazmikov"/>
              <w:rPr>
                <w:rFonts w:ascii="Calibri" w:hAnsi="Calibri" w:cs="Calibri"/>
              </w:rPr>
            </w:pPr>
            <w:sdt>
              <w:sdtPr>
                <w:rPr>
                  <w:rFonts w:ascii="Calibri" w:hAnsi="Calibri" w:cs="Calibri"/>
                </w:rPr>
                <w:id w:val="-1790113093"/>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Kot gospodarski subjekt na katerega zmogljivosti se sklicuje </w:t>
            </w:r>
            <w:r w:rsidR="00152ED2">
              <w:rPr>
                <w:rFonts w:ascii="Calibri" w:hAnsi="Calibri" w:cs="Calibri"/>
              </w:rPr>
              <w:t>kandidat/</w:t>
            </w:r>
            <w:r w:rsidR="009F2170" w:rsidRPr="002561C9">
              <w:rPr>
                <w:rFonts w:ascii="Calibri" w:hAnsi="Calibri" w:cs="Calibri"/>
              </w:rPr>
              <w:t>ponudnik</w:t>
            </w:r>
            <w:r w:rsidR="009F2170">
              <w:rPr>
                <w:rFonts w:ascii="Calibri" w:hAnsi="Calibri" w:cs="Calibri"/>
              </w:rPr>
              <w:t xml:space="preserve">: </w:t>
            </w:r>
            <w:sdt>
              <w:sdtPr>
                <w:rPr>
                  <w:rFonts w:ascii="Calibri" w:hAnsi="Calibri" w:cs="Calibri"/>
                </w:rPr>
                <w:alias w:val="Vpišite ime vašega glavnega izvajalca"/>
                <w:tag w:val="Vpišite ime vašega glavnega izvajalca"/>
                <w:id w:val="1968706760"/>
                <w:placeholder>
                  <w:docPart w:val="764055A420CE4BEEB754D59588377C89"/>
                </w:placeholder>
                <w:showingPlcHdr/>
                <w:text/>
              </w:sdtPr>
              <w:sdtContent>
                <w:r w:rsidR="009F2170" w:rsidRPr="002561C9">
                  <w:rPr>
                    <w:rFonts w:ascii="Calibri" w:hAnsi="Calibri" w:cs="Calibri"/>
                    <w:color w:val="808080" w:themeColor="background1" w:themeShade="80"/>
                  </w:rPr>
                  <w:t>Vpišite naziv</w:t>
                </w:r>
              </w:sdtContent>
            </w:sdt>
            <w:r w:rsidR="009F2170" w:rsidRPr="002561C9">
              <w:rPr>
                <w:rFonts w:ascii="Calibri" w:hAnsi="Calibri" w:cs="Calibri"/>
              </w:rPr>
              <w:t>.</w:t>
            </w:r>
          </w:p>
        </w:tc>
      </w:tr>
    </w:tbl>
    <w:p w14:paraId="309486EF" w14:textId="77777777" w:rsidR="009F2170" w:rsidRPr="002561C9" w:rsidRDefault="009F2170" w:rsidP="009F2170">
      <w:pPr>
        <w:pStyle w:val="Brezrazmikov"/>
        <w:rPr>
          <w:rFonts w:ascii="Calibri" w:hAnsi="Calibri" w:cs="Calibri"/>
        </w:rPr>
      </w:pPr>
    </w:p>
    <w:tbl>
      <w:tblPr>
        <w:tblStyle w:val="Tabelasvetlamrea1poudarek3"/>
        <w:tblW w:w="4854" w:type="pct"/>
        <w:tblLook w:val="0400" w:firstRow="0" w:lastRow="0" w:firstColumn="0" w:lastColumn="0" w:noHBand="0" w:noVBand="1"/>
      </w:tblPr>
      <w:tblGrid>
        <w:gridCol w:w="1981"/>
        <w:gridCol w:w="141"/>
        <w:gridCol w:w="426"/>
        <w:gridCol w:w="991"/>
        <w:gridCol w:w="6237"/>
      </w:tblGrid>
      <w:tr w:rsidR="009F2170" w:rsidRPr="002561C9" w14:paraId="62976C56" w14:textId="77777777" w:rsidTr="00D65836">
        <w:tc>
          <w:tcPr>
            <w:tcW w:w="1013" w:type="pct"/>
            <w:vAlign w:val="center"/>
          </w:tcPr>
          <w:p w14:paraId="4D095CC9" w14:textId="77777777" w:rsidR="009F2170" w:rsidRPr="002561C9" w:rsidRDefault="009F2170" w:rsidP="00D65836">
            <w:pPr>
              <w:pStyle w:val="Brezrazmikov"/>
              <w:rPr>
                <w:rFonts w:ascii="Calibri" w:hAnsi="Calibri" w:cs="Calibri"/>
              </w:rPr>
            </w:pPr>
            <w:r w:rsidRPr="002561C9">
              <w:rPr>
                <w:rFonts w:ascii="Calibri" w:hAnsi="Calibri" w:cs="Calibri"/>
              </w:rPr>
              <w:t>Firma / ime:</w:t>
            </w:r>
          </w:p>
        </w:tc>
        <w:sdt>
          <w:sdtPr>
            <w:rPr>
              <w:rFonts w:ascii="Calibri" w:hAnsi="Calibri" w:cs="Calibri"/>
            </w:rPr>
            <w:id w:val="3789900"/>
            <w:placeholder>
              <w:docPart w:val="3A8441B5D1D3453CA260D98A2C5191EF"/>
            </w:placeholder>
            <w:showingPlcHdr/>
            <w:text/>
          </w:sdtPr>
          <w:sdtContent>
            <w:tc>
              <w:tcPr>
                <w:tcW w:w="3987" w:type="pct"/>
                <w:gridSpan w:val="4"/>
                <w:vAlign w:val="center"/>
              </w:tcPr>
              <w:p w14:paraId="7B395C5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07A4423F" w14:textId="77777777" w:rsidTr="00D65836">
        <w:tc>
          <w:tcPr>
            <w:tcW w:w="1013" w:type="pct"/>
            <w:vAlign w:val="center"/>
          </w:tcPr>
          <w:p w14:paraId="66240212" w14:textId="77777777" w:rsidR="009F2170" w:rsidRPr="002561C9" w:rsidRDefault="009F2170" w:rsidP="00D65836">
            <w:pPr>
              <w:pStyle w:val="Brezrazmikov"/>
              <w:rPr>
                <w:rFonts w:ascii="Calibri" w:hAnsi="Calibri" w:cs="Calibri"/>
              </w:rPr>
            </w:pPr>
            <w:r w:rsidRPr="002561C9">
              <w:rPr>
                <w:rFonts w:ascii="Calibri" w:hAnsi="Calibri" w:cs="Calibri"/>
                <w:lang w:val="x-none"/>
              </w:rPr>
              <w:t>Naslov</w:t>
            </w:r>
            <w:r w:rsidRPr="002561C9">
              <w:rPr>
                <w:rFonts w:ascii="Calibri" w:hAnsi="Calibri" w:cs="Calibri"/>
              </w:rPr>
              <w:t>:</w:t>
            </w:r>
          </w:p>
        </w:tc>
        <w:sdt>
          <w:sdtPr>
            <w:rPr>
              <w:rFonts w:ascii="Calibri" w:hAnsi="Calibri" w:cs="Calibri"/>
            </w:rPr>
            <w:id w:val="-648520030"/>
            <w:placeholder>
              <w:docPart w:val="748D4A26D982478AA22A9FC3F70CBD04"/>
            </w:placeholder>
            <w:showingPlcHdr/>
            <w:text/>
          </w:sdtPr>
          <w:sdtContent>
            <w:tc>
              <w:tcPr>
                <w:tcW w:w="3987" w:type="pct"/>
                <w:gridSpan w:val="4"/>
                <w:vAlign w:val="center"/>
              </w:tcPr>
              <w:p w14:paraId="0E705CC9"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68CA5637" w14:textId="77777777" w:rsidTr="00D65836">
        <w:tc>
          <w:tcPr>
            <w:tcW w:w="1303" w:type="pct"/>
            <w:gridSpan w:val="3"/>
            <w:vAlign w:val="center"/>
          </w:tcPr>
          <w:p w14:paraId="438E1958" w14:textId="77777777" w:rsidR="009F2170" w:rsidRPr="002561C9" w:rsidRDefault="009F2170" w:rsidP="00D65836">
            <w:pPr>
              <w:pStyle w:val="Brezrazmikov"/>
              <w:rPr>
                <w:rFonts w:ascii="Calibri" w:hAnsi="Calibri" w:cs="Calibri"/>
              </w:rPr>
            </w:pPr>
            <w:r w:rsidRPr="002561C9">
              <w:rPr>
                <w:rFonts w:ascii="Calibri" w:hAnsi="Calibri" w:cs="Calibri"/>
                <w:lang w:val="x-none"/>
              </w:rPr>
              <w:t xml:space="preserve">Matična številka </w:t>
            </w:r>
            <w:r w:rsidRPr="002561C9">
              <w:rPr>
                <w:rFonts w:ascii="Calibri" w:hAnsi="Calibri" w:cs="Calibri"/>
              </w:rPr>
              <w:t>:</w:t>
            </w:r>
          </w:p>
        </w:tc>
        <w:sdt>
          <w:sdtPr>
            <w:rPr>
              <w:rFonts w:ascii="Calibri" w:hAnsi="Calibri" w:cs="Calibri"/>
            </w:rPr>
            <w:id w:val="-1034424936"/>
            <w:placeholder>
              <w:docPart w:val="F14F49CCD7334B2CA37485313A1DEE94"/>
            </w:placeholder>
            <w:showingPlcHdr/>
            <w:text/>
          </w:sdtPr>
          <w:sdtContent>
            <w:tc>
              <w:tcPr>
                <w:tcW w:w="3697" w:type="pct"/>
                <w:gridSpan w:val="2"/>
                <w:vAlign w:val="center"/>
              </w:tcPr>
              <w:p w14:paraId="3D6F101F"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13ACDA60" w14:textId="77777777" w:rsidTr="00D65836">
        <w:tc>
          <w:tcPr>
            <w:tcW w:w="1303" w:type="pct"/>
            <w:gridSpan w:val="3"/>
            <w:vAlign w:val="center"/>
          </w:tcPr>
          <w:p w14:paraId="355A7DD5" w14:textId="77777777" w:rsidR="009F2170" w:rsidRPr="002561C9" w:rsidRDefault="009F2170" w:rsidP="00D65836">
            <w:pPr>
              <w:pStyle w:val="Brezrazmikov"/>
              <w:rPr>
                <w:rFonts w:ascii="Calibri" w:hAnsi="Calibri" w:cs="Calibri"/>
              </w:rPr>
            </w:pPr>
            <w:r w:rsidRPr="002561C9">
              <w:rPr>
                <w:rFonts w:ascii="Calibri" w:hAnsi="Calibri" w:cs="Calibri"/>
              </w:rPr>
              <w:t xml:space="preserve">ID </w:t>
            </w:r>
            <w:r w:rsidRPr="002561C9">
              <w:rPr>
                <w:rFonts w:ascii="Calibri" w:hAnsi="Calibri" w:cs="Calibri"/>
                <w:lang w:val="x-none"/>
              </w:rPr>
              <w:t>za DDV</w:t>
            </w:r>
            <w:r w:rsidRPr="002561C9">
              <w:rPr>
                <w:rFonts w:ascii="Calibri" w:hAnsi="Calibri" w:cs="Calibri"/>
              </w:rPr>
              <w:t>:</w:t>
            </w:r>
          </w:p>
        </w:tc>
        <w:sdt>
          <w:sdtPr>
            <w:rPr>
              <w:rFonts w:ascii="Calibri" w:hAnsi="Calibri" w:cs="Calibri"/>
            </w:rPr>
            <w:id w:val="1351986131"/>
            <w:placeholder>
              <w:docPart w:val="6260F33670B643A0870EF553643A7B98"/>
            </w:placeholder>
            <w:showingPlcHdr/>
            <w:text/>
          </w:sdtPr>
          <w:sdtContent>
            <w:tc>
              <w:tcPr>
                <w:tcW w:w="3697" w:type="pct"/>
                <w:gridSpan w:val="2"/>
                <w:vAlign w:val="center"/>
              </w:tcPr>
              <w:p w14:paraId="6B9A25E6"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33559A5A" w14:textId="77777777" w:rsidTr="00D65836">
        <w:tc>
          <w:tcPr>
            <w:tcW w:w="1303" w:type="pct"/>
            <w:gridSpan w:val="3"/>
            <w:vAlign w:val="center"/>
          </w:tcPr>
          <w:p w14:paraId="6942450D" w14:textId="77777777" w:rsidR="009F2170" w:rsidRPr="002561C9" w:rsidRDefault="009F2170" w:rsidP="00D65836">
            <w:pPr>
              <w:pStyle w:val="Brezrazmikov"/>
              <w:rPr>
                <w:rFonts w:ascii="Calibri" w:hAnsi="Calibri" w:cs="Calibri"/>
              </w:rPr>
            </w:pPr>
            <w:r w:rsidRPr="002561C9">
              <w:rPr>
                <w:rFonts w:ascii="Calibri" w:hAnsi="Calibri" w:cs="Calibri"/>
              </w:rPr>
              <w:t>Registrirana dejavnost</w:t>
            </w:r>
            <w:r w:rsidRPr="002561C9">
              <w:rPr>
                <w:rStyle w:val="Sprotnaopomba-sklic"/>
                <w:rFonts w:ascii="Calibri" w:hAnsi="Calibri" w:cs="Calibri"/>
              </w:rPr>
              <w:footnoteReference w:id="1"/>
            </w:r>
            <w:r w:rsidRPr="002561C9">
              <w:rPr>
                <w:rFonts w:ascii="Calibri" w:hAnsi="Calibri" w:cs="Calibri"/>
              </w:rPr>
              <w:t>:</w:t>
            </w:r>
          </w:p>
        </w:tc>
        <w:sdt>
          <w:sdtPr>
            <w:rPr>
              <w:rFonts w:ascii="Calibri" w:hAnsi="Calibri" w:cs="Calibri"/>
            </w:rPr>
            <w:id w:val="-1643031405"/>
            <w:placeholder>
              <w:docPart w:val="56B8938C5388471DAFD96C6FFCA27ECB"/>
            </w:placeholder>
            <w:showingPlcHdr/>
            <w:text/>
          </w:sdtPr>
          <w:sdtContent>
            <w:tc>
              <w:tcPr>
                <w:tcW w:w="3697" w:type="pct"/>
                <w:gridSpan w:val="2"/>
                <w:vAlign w:val="center"/>
              </w:tcPr>
              <w:p w14:paraId="2E5FFC0F"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12738885" w14:textId="77777777" w:rsidTr="00D65836">
        <w:tc>
          <w:tcPr>
            <w:tcW w:w="1303" w:type="pct"/>
            <w:gridSpan w:val="3"/>
            <w:vAlign w:val="center"/>
          </w:tcPr>
          <w:p w14:paraId="760F2C6F" w14:textId="77777777" w:rsidR="009F2170" w:rsidRPr="002561C9" w:rsidRDefault="009F2170" w:rsidP="00D65836">
            <w:pPr>
              <w:pStyle w:val="Brezrazmikov"/>
              <w:rPr>
                <w:rFonts w:ascii="Calibri" w:hAnsi="Calibri" w:cs="Calibri"/>
                <w:lang w:val="x-none"/>
              </w:rPr>
            </w:pPr>
            <w:r w:rsidRPr="002561C9">
              <w:rPr>
                <w:rFonts w:ascii="Calibri" w:hAnsi="Calibri" w:cs="Calibri"/>
              </w:rPr>
              <w:t>IBAN</w:t>
            </w:r>
            <w:r w:rsidRPr="002561C9">
              <w:rPr>
                <w:rStyle w:val="Sprotnaopomba-sklic"/>
                <w:rFonts w:ascii="Calibri" w:hAnsi="Calibri" w:cs="Calibri"/>
              </w:rPr>
              <w:footnoteReference w:id="2"/>
            </w:r>
            <w:r w:rsidRPr="002561C9">
              <w:rPr>
                <w:rFonts w:ascii="Calibri" w:hAnsi="Calibri" w:cs="Calibri"/>
              </w:rPr>
              <w:t>:</w:t>
            </w:r>
          </w:p>
        </w:tc>
        <w:sdt>
          <w:sdtPr>
            <w:rPr>
              <w:rFonts w:ascii="Calibri" w:hAnsi="Calibri" w:cs="Calibri"/>
            </w:rPr>
            <w:id w:val="254413758"/>
            <w:placeholder>
              <w:docPart w:val="8D85AECF41094805AF75D378FB7D1502"/>
            </w:placeholder>
            <w:showingPlcHdr/>
            <w:text/>
          </w:sdtPr>
          <w:sdtContent>
            <w:tc>
              <w:tcPr>
                <w:tcW w:w="3697" w:type="pct"/>
                <w:gridSpan w:val="2"/>
                <w:vAlign w:val="center"/>
              </w:tcPr>
              <w:p w14:paraId="3F2891F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6E650632" w14:textId="77777777" w:rsidTr="00D65836">
        <w:tc>
          <w:tcPr>
            <w:tcW w:w="1303" w:type="pct"/>
            <w:gridSpan w:val="3"/>
            <w:vAlign w:val="center"/>
          </w:tcPr>
          <w:p w14:paraId="7549121B" w14:textId="77777777" w:rsidR="009F2170" w:rsidRPr="002561C9" w:rsidRDefault="009F2170" w:rsidP="00D65836">
            <w:pPr>
              <w:pStyle w:val="Brezrazmikov"/>
              <w:rPr>
                <w:rFonts w:ascii="Calibri" w:hAnsi="Calibri" w:cs="Calibri"/>
              </w:rPr>
            </w:pPr>
            <w:r w:rsidRPr="002561C9">
              <w:rPr>
                <w:rFonts w:ascii="Calibri" w:hAnsi="Calibri" w:cs="Calibri"/>
              </w:rPr>
              <w:t>Uradni e-naslov:</w:t>
            </w:r>
          </w:p>
        </w:tc>
        <w:sdt>
          <w:sdtPr>
            <w:rPr>
              <w:rFonts w:ascii="Calibri" w:hAnsi="Calibri" w:cs="Calibri"/>
            </w:rPr>
            <w:id w:val="-1173720538"/>
            <w:placeholder>
              <w:docPart w:val="DE57C49A086D470A89FFF078B109FBC5"/>
            </w:placeholder>
            <w:showingPlcHdr/>
            <w:text/>
          </w:sdtPr>
          <w:sdtContent>
            <w:tc>
              <w:tcPr>
                <w:tcW w:w="3697" w:type="pct"/>
                <w:gridSpan w:val="2"/>
                <w:vAlign w:val="center"/>
              </w:tcPr>
              <w:p w14:paraId="0F489411"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r w:rsidR="009F2170" w:rsidRPr="002561C9" w14:paraId="37011596" w14:textId="77777777" w:rsidTr="00D65836">
        <w:tc>
          <w:tcPr>
            <w:tcW w:w="1303" w:type="pct"/>
            <w:gridSpan w:val="3"/>
            <w:vAlign w:val="center"/>
          </w:tcPr>
          <w:p w14:paraId="34ABAAF2" w14:textId="77777777" w:rsidR="009F2170" w:rsidRPr="002561C9" w:rsidRDefault="009F2170" w:rsidP="00D65836">
            <w:pPr>
              <w:pStyle w:val="Brezrazmikov"/>
              <w:rPr>
                <w:rFonts w:ascii="Calibri" w:hAnsi="Calibri" w:cs="Calibri"/>
              </w:rPr>
            </w:pPr>
            <w:r w:rsidRPr="002561C9">
              <w:rPr>
                <w:rFonts w:ascii="Calibri" w:hAnsi="Calibri" w:cs="Calibri"/>
              </w:rPr>
              <w:t>Spletna stran:</w:t>
            </w:r>
          </w:p>
        </w:tc>
        <w:tc>
          <w:tcPr>
            <w:tcW w:w="3697" w:type="pct"/>
            <w:gridSpan w:val="2"/>
            <w:vAlign w:val="center"/>
          </w:tcPr>
          <w:sdt>
            <w:sdtPr>
              <w:rPr>
                <w:rFonts w:ascii="Calibri" w:hAnsi="Calibri" w:cs="Calibri"/>
              </w:rPr>
              <w:id w:val="-1622913665"/>
              <w:placeholder>
                <w:docPart w:val="188FC82E87404BE9826D67828B73EC7F"/>
              </w:placeholder>
              <w:showingPlcHdr/>
              <w:text/>
            </w:sdtPr>
            <w:sdtContent>
              <w:p w14:paraId="38C9C647"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URL</w:t>
                </w:r>
              </w:p>
            </w:sdtContent>
          </w:sdt>
          <w:p w14:paraId="2FC86CC2" w14:textId="77777777" w:rsidR="009F2170" w:rsidRPr="002561C9" w:rsidRDefault="00000000" w:rsidP="00D65836">
            <w:pPr>
              <w:pStyle w:val="Brezrazmikov"/>
              <w:rPr>
                <w:rFonts w:ascii="Calibri" w:hAnsi="Calibri" w:cs="Calibri"/>
              </w:rPr>
            </w:pPr>
            <w:sdt>
              <w:sdtPr>
                <w:rPr>
                  <w:rFonts w:ascii="Calibri" w:hAnsi="Calibri" w:cs="Calibri"/>
                </w:rPr>
                <w:id w:val="63029014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Nimamo svoje spletne strani</w:t>
            </w:r>
          </w:p>
        </w:tc>
      </w:tr>
      <w:tr w:rsidR="009F2170" w:rsidRPr="002561C9" w14:paraId="1EEEFA7E" w14:textId="77777777" w:rsidTr="00D65836">
        <w:tc>
          <w:tcPr>
            <w:tcW w:w="1303" w:type="pct"/>
            <w:gridSpan w:val="3"/>
            <w:vAlign w:val="center"/>
          </w:tcPr>
          <w:p w14:paraId="3FA5DD6E" w14:textId="77777777" w:rsidR="009F2170" w:rsidRPr="002561C9" w:rsidRDefault="009F2170" w:rsidP="00D65836">
            <w:pPr>
              <w:pStyle w:val="Brezrazmikov"/>
              <w:rPr>
                <w:rFonts w:ascii="Calibri" w:hAnsi="Calibri" w:cs="Calibri"/>
              </w:rPr>
            </w:pPr>
            <w:r w:rsidRPr="002561C9">
              <w:rPr>
                <w:rFonts w:ascii="Calibri" w:hAnsi="Calibri" w:cs="Calibri"/>
              </w:rPr>
              <w:t>Velikost</w:t>
            </w:r>
            <w:r w:rsidRPr="002561C9">
              <w:rPr>
                <w:rStyle w:val="Sprotnaopomba-sklic"/>
                <w:rFonts w:ascii="Calibri" w:hAnsi="Calibri" w:cs="Calibri"/>
              </w:rPr>
              <w:footnoteReference w:id="3"/>
            </w:r>
            <w:r w:rsidRPr="002561C9">
              <w:rPr>
                <w:rFonts w:ascii="Calibri" w:hAnsi="Calibri" w:cs="Calibri"/>
              </w:rPr>
              <w:t>:</w:t>
            </w:r>
          </w:p>
        </w:tc>
        <w:sdt>
          <w:sdtPr>
            <w:rPr>
              <w:rFonts w:ascii="Calibri" w:hAnsi="Calibri" w:cs="Calibri"/>
            </w:rPr>
            <w:id w:val="-761686771"/>
            <w:placeholder>
              <w:docPart w:val="4854DEA76AF14E2FA7A3E3D1C8430A53"/>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697" w:type="pct"/>
                <w:gridSpan w:val="2"/>
                <w:vAlign w:val="center"/>
              </w:tcPr>
              <w:p w14:paraId="592C98CE"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Izberite element</w:t>
                </w:r>
              </w:p>
            </w:tc>
          </w:sdtContent>
        </w:sdt>
      </w:tr>
      <w:tr w:rsidR="009F2170" w:rsidRPr="002561C9" w14:paraId="4783218B" w14:textId="77777777" w:rsidTr="00D65836">
        <w:tc>
          <w:tcPr>
            <w:tcW w:w="1810" w:type="pct"/>
            <w:gridSpan w:val="4"/>
            <w:vAlign w:val="center"/>
          </w:tcPr>
          <w:p w14:paraId="510C7D94" w14:textId="77777777" w:rsidR="009F2170" w:rsidRPr="002561C9" w:rsidRDefault="009F2170" w:rsidP="00D65836">
            <w:pPr>
              <w:pStyle w:val="Brezrazmikov"/>
              <w:rPr>
                <w:rFonts w:ascii="Calibri" w:hAnsi="Calibri" w:cs="Calibri"/>
              </w:rPr>
            </w:pPr>
            <w:r w:rsidRPr="002561C9">
              <w:rPr>
                <w:rFonts w:ascii="Calibri" w:hAnsi="Calibri" w:cs="Calibri"/>
              </w:rPr>
              <w:t>Zakoniti zastopnik:</w:t>
            </w:r>
          </w:p>
        </w:tc>
        <w:sdt>
          <w:sdtPr>
            <w:rPr>
              <w:rFonts w:ascii="Calibri" w:hAnsi="Calibri" w:cs="Calibri"/>
            </w:rPr>
            <w:id w:val="-978147373"/>
            <w:placeholder>
              <w:docPart w:val="4D54C123A8B44F7897784E7660565DCD"/>
            </w:placeholder>
            <w:showingPlcHdr/>
            <w:text/>
          </w:sdtPr>
          <w:sdtContent>
            <w:tc>
              <w:tcPr>
                <w:tcW w:w="3190" w:type="pct"/>
                <w:vAlign w:val="center"/>
              </w:tcPr>
              <w:p w14:paraId="673A6D61"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36346D60" w14:textId="77777777" w:rsidTr="00D65836">
        <w:tc>
          <w:tcPr>
            <w:tcW w:w="1810" w:type="pct"/>
            <w:gridSpan w:val="4"/>
            <w:vAlign w:val="center"/>
          </w:tcPr>
          <w:p w14:paraId="0CAA9C47" w14:textId="1F9A3A3B" w:rsidR="009F2170" w:rsidRPr="002561C9" w:rsidRDefault="009F2170" w:rsidP="00D65836">
            <w:pPr>
              <w:pStyle w:val="Brezrazmikov"/>
              <w:rPr>
                <w:rFonts w:ascii="Calibri" w:hAnsi="Calibri" w:cs="Calibri"/>
              </w:rPr>
            </w:pPr>
            <w:r w:rsidRPr="002561C9">
              <w:rPr>
                <w:rFonts w:ascii="Calibri" w:hAnsi="Calibri" w:cs="Calibri"/>
              </w:rPr>
              <w:t xml:space="preserve">Podpisnik </w:t>
            </w:r>
            <w:r w:rsidR="00152ED2">
              <w:rPr>
                <w:rFonts w:ascii="Calibri" w:hAnsi="Calibri" w:cs="Calibri"/>
              </w:rPr>
              <w:t>pogodbe</w:t>
            </w:r>
            <w:r w:rsidRPr="002561C9">
              <w:rPr>
                <w:rFonts w:ascii="Calibri" w:hAnsi="Calibri" w:cs="Calibri"/>
              </w:rPr>
              <w:t>:</w:t>
            </w:r>
          </w:p>
        </w:tc>
        <w:sdt>
          <w:sdtPr>
            <w:rPr>
              <w:rFonts w:ascii="Calibri" w:hAnsi="Calibri" w:cs="Calibri"/>
            </w:rPr>
            <w:id w:val="-1200556327"/>
            <w:placeholder>
              <w:docPart w:val="06C6DC76387F436DABBC9A2AC1F7370D"/>
            </w:placeholder>
            <w:showingPlcHdr/>
            <w:text/>
          </w:sdtPr>
          <w:sdtContent>
            <w:tc>
              <w:tcPr>
                <w:tcW w:w="3190" w:type="pct"/>
                <w:vAlign w:val="center"/>
              </w:tcPr>
              <w:p w14:paraId="083A0DEA"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5F59336D" w14:textId="77777777" w:rsidTr="00D65836">
        <w:tc>
          <w:tcPr>
            <w:tcW w:w="1810" w:type="pct"/>
            <w:gridSpan w:val="4"/>
            <w:vAlign w:val="center"/>
          </w:tcPr>
          <w:p w14:paraId="1454CB87" w14:textId="77777777" w:rsidR="009F2170" w:rsidRPr="002561C9" w:rsidRDefault="009F2170" w:rsidP="00D65836">
            <w:pPr>
              <w:pStyle w:val="Brezrazmikov"/>
              <w:jc w:val="left"/>
              <w:rPr>
                <w:rFonts w:ascii="Calibri" w:hAnsi="Calibri" w:cs="Calibri"/>
              </w:rPr>
            </w:pPr>
            <w:r w:rsidRPr="002561C9">
              <w:rPr>
                <w:rFonts w:ascii="Calibri" w:hAnsi="Calibri" w:cs="Calibri"/>
              </w:rPr>
              <w:t>Pooblaščena oseba za vročanje</w:t>
            </w:r>
            <w:r w:rsidRPr="002561C9">
              <w:rPr>
                <w:rStyle w:val="Sprotnaopomba-sklic"/>
                <w:rFonts w:ascii="Calibri" w:hAnsi="Calibri" w:cs="Calibri"/>
              </w:rPr>
              <w:footnoteReference w:id="4"/>
            </w:r>
            <w:r w:rsidRPr="002561C9">
              <w:rPr>
                <w:rFonts w:ascii="Calibri" w:hAnsi="Calibri" w:cs="Calibri"/>
              </w:rPr>
              <w:t xml:space="preserve">: </w:t>
            </w:r>
          </w:p>
        </w:tc>
        <w:sdt>
          <w:sdtPr>
            <w:rPr>
              <w:rFonts w:ascii="Calibri" w:hAnsi="Calibri" w:cs="Calibri"/>
            </w:rPr>
            <w:id w:val="1457835200"/>
            <w:placeholder>
              <w:docPart w:val="31E2E14F70AD49B1869AABDCF796DFC0"/>
            </w:placeholder>
            <w:showingPlcHdr/>
            <w:text/>
          </w:sdtPr>
          <w:sdtContent>
            <w:tc>
              <w:tcPr>
                <w:tcW w:w="3190" w:type="pct"/>
                <w:vAlign w:val="center"/>
              </w:tcPr>
              <w:p w14:paraId="1410B0BE"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3FE6A839" w14:textId="77777777" w:rsidTr="00D65836">
        <w:tc>
          <w:tcPr>
            <w:tcW w:w="1810" w:type="pct"/>
            <w:gridSpan w:val="4"/>
            <w:vAlign w:val="center"/>
          </w:tcPr>
          <w:p w14:paraId="7C16C498" w14:textId="5173012A" w:rsidR="009F2170" w:rsidRPr="002561C9" w:rsidRDefault="009F2170" w:rsidP="00D65836">
            <w:pPr>
              <w:pStyle w:val="Brezrazmikov"/>
              <w:jc w:val="left"/>
              <w:rPr>
                <w:rFonts w:ascii="Calibri" w:hAnsi="Calibri" w:cs="Calibri"/>
              </w:rPr>
            </w:pPr>
            <w:r w:rsidRPr="002561C9">
              <w:rPr>
                <w:rFonts w:ascii="Calibri" w:hAnsi="Calibri" w:cs="Calibri"/>
              </w:rPr>
              <w:t xml:space="preserve">Skrbnik </w:t>
            </w:r>
            <w:r w:rsidR="00152ED2">
              <w:rPr>
                <w:rFonts w:ascii="Calibri" w:hAnsi="Calibri" w:cs="Calibri"/>
              </w:rPr>
              <w:t>pogodbe</w:t>
            </w:r>
            <w:r w:rsidRPr="002561C9">
              <w:rPr>
                <w:rFonts w:ascii="Calibri" w:hAnsi="Calibri" w:cs="Calibri"/>
              </w:rPr>
              <w:t>:</w:t>
            </w:r>
          </w:p>
        </w:tc>
        <w:sdt>
          <w:sdtPr>
            <w:rPr>
              <w:rFonts w:ascii="Calibri" w:hAnsi="Calibri" w:cs="Calibri"/>
            </w:rPr>
            <w:id w:val="1303500567"/>
            <w:placeholder>
              <w:docPart w:val="71C71380417C4EC286B98C0539B655E3"/>
            </w:placeholder>
            <w:showingPlcHdr/>
            <w:text/>
          </w:sdtPr>
          <w:sdtContent>
            <w:tc>
              <w:tcPr>
                <w:tcW w:w="3190" w:type="pct"/>
                <w:vAlign w:val="center"/>
              </w:tcPr>
              <w:p w14:paraId="1080FFEC"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ime in priimek</w:t>
                </w:r>
              </w:p>
            </w:tc>
          </w:sdtContent>
        </w:sdt>
      </w:tr>
      <w:tr w:rsidR="009F2170" w:rsidRPr="002561C9" w14:paraId="5348D036" w14:textId="77777777" w:rsidTr="00D65836">
        <w:tc>
          <w:tcPr>
            <w:tcW w:w="1810" w:type="pct"/>
            <w:gridSpan w:val="4"/>
            <w:vAlign w:val="center"/>
          </w:tcPr>
          <w:p w14:paraId="0ED061FC" w14:textId="77777777" w:rsidR="009F2170" w:rsidRPr="002561C9" w:rsidRDefault="009F2170" w:rsidP="00D65836">
            <w:pPr>
              <w:pStyle w:val="Brezrazmikov"/>
              <w:jc w:val="left"/>
              <w:rPr>
                <w:rFonts w:ascii="Calibri" w:hAnsi="Calibri" w:cs="Calibri"/>
              </w:rPr>
            </w:pPr>
            <w:r w:rsidRPr="002561C9">
              <w:rPr>
                <w:rFonts w:ascii="Calibri" w:hAnsi="Calibri" w:cs="Calibri"/>
              </w:rPr>
              <w:t>Kontaktni podatki skrbnika:</w:t>
            </w:r>
          </w:p>
        </w:tc>
        <w:sdt>
          <w:sdtPr>
            <w:rPr>
              <w:rFonts w:ascii="Calibri" w:hAnsi="Calibri" w:cs="Calibri"/>
            </w:rPr>
            <w:id w:val="-7537716"/>
            <w:placeholder>
              <w:docPart w:val="A54898E6CA2C4016ADE06AAACFE63F61"/>
            </w:placeholder>
            <w:showingPlcHdr/>
            <w:text/>
          </w:sdtPr>
          <w:sdtContent>
            <w:tc>
              <w:tcPr>
                <w:tcW w:w="3190" w:type="pct"/>
                <w:vAlign w:val="center"/>
              </w:tcPr>
              <w:p w14:paraId="6B4BBAC4" w14:textId="0411A4D4" w:rsidR="009F2170" w:rsidRPr="002561C9" w:rsidRDefault="009F2170" w:rsidP="00D65836">
                <w:pPr>
                  <w:pStyle w:val="Brezrazmikov"/>
                  <w:rPr>
                    <w:rFonts w:ascii="Calibri" w:hAnsi="Calibri" w:cs="Calibri"/>
                  </w:rPr>
                </w:pPr>
                <w:r w:rsidRPr="002561C9">
                  <w:rPr>
                    <w:rStyle w:val="Besedilooznabemesta"/>
                    <w:rFonts w:ascii="Calibri" w:hAnsi="Calibri" w:cs="Calibri"/>
                  </w:rPr>
                  <w:t xml:space="preserve">Vpišite e-naslov in tel. št. </w:t>
                </w:r>
                <w:r w:rsidRPr="00152ED2">
                  <w:rPr>
                    <w:rStyle w:val="Besedilooznabemesta"/>
                    <w:rFonts w:ascii="Calibri" w:hAnsi="Calibri" w:cs="Calibri"/>
                  </w:rPr>
                  <w:t xml:space="preserve">skrbnika </w:t>
                </w:r>
                <w:r w:rsidR="00152ED2" w:rsidRPr="00152ED2">
                  <w:rPr>
                    <w:rStyle w:val="Besedilooznabemesta"/>
                    <w:rFonts w:ascii="Calibri" w:hAnsi="Calibri" w:cs="Calibri"/>
                  </w:rPr>
                  <w:t>pogodbe</w:t>
                </w:r>
              </w:p>
            </w:tc>
          </w:sdtContent>
        </w:sdt>
      </w:tr>
      <w:tr w:rsidR="009F2170" w:rsidRPr="002561C9" w14:paraId="20AD8C24" w14:textId="77777777" w:rsidTr="00D65836">
        <w:tc>
          <w:tcPr>
            <w:tcW w:w="1085" w:type="pct"/>
            <w:gridSpan w:val="2"/>
            <w:vAlign w:val="center"/>
          </w:tcPr>
          <w:p w14:paraId="2B688DBF" w14:textId="6F31A8A0" w:rsidR="009F2170" w:rsidRPr="002561C9" w:rsidRDefault="009F2170" w:rsidP="00D65836">
            <w:pPr>
              <w:pStyle w:val="Brezrazmikov"/>
              <w:jc w:val="left"/>
              <w:rPr>
                <w:rFonts w:ascii="Calibri" w:hAnsi="Calibri" w:cs="Calibri"/>
              </w:rPr>
            </w:pPr>
            <w:r w:rsidRPr="002561C9">
              <w:rPr>
                <w:rFonts w:ascii="Calibri" w:hAnsi="Calibri" w:cs="Calibri"/>
              </w:rPr>
              <w:t xml:space="preserve">Opis </w:t>
            </w:r>
            <w:r w:rsidR="00152ED2">
              <w:rPr>
                <w:rFonts w:ascii="Calibri" w:hAnsi="Calibri" w:cs="Calibri"/>
              </w:rPr>
              <w:t>prevzetega dela javnega naročila:</w:t>
            </w:r>
          </w:p>
        </w:tc>
        <w:tc>
          <w:tcPr>
            <w:tcW w:w="3915" w:type="pct"/>
            <w:gridSpan w:val="3"/>
            <w:vAlign w:val="center"/>
          </w:tcPr>
          <w:p w14:paraId="6512A1F7" w14:textId="77777777" w:rsidR="009F2170" w:rsidRPr="002561C9" w:rsidRDefault="00000000" w:rsidP="00D65836">
            <w:pPr>
              <w:pStyle w:val="Brezrazmikov"/>
              <w:rPr>
                <w:rFonts w:ascii="Calibri" w:hAnsi="Calibri" w:cs="Calibri"/>
              </w:rPr>
            </w:pPr>
            <w:sdt>
              <w:sdtPr>
                <w:rPr>
                  <w:rFonts w:ascii="Calibri" w:hAnsi="Calibri" w:cs="Calibri"/>
                </w:rPr>
                <w:id w:val="-1119835386"/>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ponujamo blago v celoti</w:t>
            </w:r>
          </w:p>
          <w:p w14:paraId="16DC68CF" w14:textId="77777777" w:rsidR="009F2170" w:rsidRPr="002561C9" w:rsidRDefault="00000000" w:rsidP="00D65836">
            <w:pPr>
              <w:pStyle w:val="Brezrazmikov"/>
              <w:rPr>
                <w:rFonts w:ascii="Calibri" w:hAnsi="Calibri" w:cs="Calibri"/>
              </w:rPr>
            </w:pPr>
            <w:sdt>
              <w:sdtPr>
                <w:rPr>
                  <w:rFonts w:ascii="Calibri" w:hAnsi="Calibri" w:cs="Calibri"/>
                </w:rPr>
                <w:id w:val="1935393278"/>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ponujamo del javnega naročila, in sicer: </w:t>
            </w:r>
            <w:sdt>
              <w:sdtPr>
                <w:rPr>
                  <w:rFonts w:ascii="Calibri" w:hAnsi="Calibri" w:cs="Calibri"/>
                </w:rPr>
                <w:id w:val="-2118821424"/>
                <w:placeholder>
                  <w:docPart w:val="A9B4D03A6A7E4E6C8B7AEFEF784CBC1C"/>
                </w:placeholder>
                <w:showingPlcHdr/>
                <w:text/>
              </w:sdtPr>
              <w:sdtContent>
                <w:r w:rsidR="009F2170" w:rsidRPr="002561C9">
                  <w:rPr>
                    <w:rFonts w:ascii="Calibri" w:hAnsi="Calibri" w:cs="Calibri"/>
                    <w:color w:val="808080" w:themeColor="background1" w:themeShade="80"/>
                  </w:rPr>
                  <w:t>Vsebinski opis</w:t>
                </w:r>
                <w:r w:rsidR="009F2170" w:rsidRPr="002561C9">
                  <w:rPr>
                    <w:rStyle w:val="Besedilooznabemesta"/>
                    <w:rFonts w:ascii="Calibri" w:hAnsi="Calibri" w:cs="Calibri"/>
                    <w:color w:val="808080" w:themeColor="background1" w:themeShade="80"/>
                  </w:rPr>
                  <w:t xml:space="preserve"> </w:t>
                </w:r>
                <w:r w:rsidR="009F2170" w:rsidRPr="002561C9">
                  <w:rPr>
                    <w:rStyle w:val="Besedilooznabemesta"/>
                    <w:rFonts w:ascii="Calibri" w:hAnsi="Calibri" w:cs="Calibri"/>
                  </w:rPr>
                  <w:t>del</w:t>
                </w:r>
              </w:sdtContent>
            </w:sdt>
          </w:p>
        </w:tc>
      </w:tr>
    </w:tbl>
    <w:p w14:paraId="302F1DDA" w14:textId="77777777" w:rsidR="009F2170" w:rsidRPr="002561C9" w:rsidRDefault="009F2170" w:rsidP="009F2170">
      <w:pPr>
        <w:pStyle w:val="Brezrazmikov"/>
        <w:rPr>
          <w:rFonts w:ascii="Calibri" w:hAnsi="Calibri" w:cs="Calibri"/>
        </w:rPr>
      </w:pPr>
    </w:p>
    <w:p w14:paraId="1A9900C6" w14:textId="77777777" w:rsidR="009F2170" w:rsidRPr="002561C9" w:rsidRDefault="009F2170" w:rsidP="009F2170">
      <w:pPr>
        <w:pStyle w:val="Brezrazmikov"/>
        <w:keepNext/>
        <w:rPr>
          <w:rFonts w:ascii="Calibri" w:hAnsi="Calibri" w:cs="Calibri"/>
        </w:rPr>
      </w:pPr>
      <w:r w:rsidRPr="002561C9">
        <w:rPr>
          <w:rFonts w:ascii="Calibri" w:hAnsi="Calibri" w:cs="Calibr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9F2170" w:rsidRPr="002561C9" w14:paraId="23C915E3" w14:textId="77777777" w:rsidTr="00D65836">
        <w:tc>
          <w:tcPr>
            <w:tcW w:w="1162" w:type="pct"/>
            <w:vAlign w:val="center"/>
          </w:tcPr>
          <w:p w14:paraId="7ABF77D4" w14:textId="77777777" w:rsidR="009F2170" w:rsidRPr="002561C9" w:rsidRDefault="009F2170" w:rsidP="00D65836">
            <w:pPr>
              <w:pStyle w:val="Brezrazmikov"/>
              <w:keepNext/>
              <w:rPr>
                <w:rFonts w:ascii="Calibri" w:hAnsi="Calibri" w:cs="Calibri"/>
              </w:rPr>
            </w:pPr>
            <w:r w:rsidRPr="002561C9">
              <w:rPr>
                <w:rFonts w:ascii="Calibri" w:hAnsi="Calibri" w:cs="Calibri"/>
              </w:rPr>
              <w:t>Ime in priimek:</w:t>
            </w:r>
          </w:p>
        </w:tc>
        <w:sdt>
          <w:sdtPr>
            <w:rPr>
              <w:rFonts w:ascii="Calibri" w:hAnsi="Calibri" w:cs="Calibri"/>
            </w:rPr>
            <w:id w:val="1332254382"/>
            <w:placeholder>
              <w:docPart w:val="D98F170479174B948CA75CB3F1D40096"/>
            </w:placeholder>
            <w:showingPlcHdr/>
            <w:text/>
          </w:sdtPr>
          <w:sdtContent>
            <w:tc>
              <w:tcPr>
                <w:tcW w:w="3838" w:type="pct"/>
                <w:gridSpan w:val="3"/>
                <w:vAlign w:val="center"/>
              </w:tcPr>
              <w:p w14:paraId="1E65004C" w14:textId="77777777" w:rsidR="009F2170" w:rsidRPr="002561C9" w:rsidRDefault="009F2170" w:rsidP="00D65836">
                <w:pPr>
                  <w:pStyle w:val="Brezrazmikov"/>
                  <w:keepNext/>
                  <w:rPr>
                    <w:rFonts w:ascii="Calibri" w:hAnsi="Calibri" w:cs="Calibri"/>
                  </w:rPr>
                </w:pPr>
                <w:r w:rsidRPr="002561C9">
                  <w:rPr>
                    <w:rStyle w:val="Besedilooznabemesta"/>
                    <w:rFonts w:ascii="Calibri" w:hAnsi="Calibri" w:cs="Calibri"/>
                  </w:rPr>
                  <w:t>Vpišite ime in priimek</w:t>
                </w:r>
              </w:p>
            </w:tc>
          </w:sdtContent>
        </w:sdt>
      </w:tr>
      <w:tr w:rsidR="009F2170" w:rsidRPr="002561C9" w14:paraId="5A50B7C2" w14:textId="77777777" w:rsidTr="00D65836">
        <w:tc>
          <w:tcPr>
            <w:tcW w:w="1162" w:type="pct"/>
            <w:vAlign w:val="center"/>
          </w:tcPr>
          <w:p w14:paraId="74597ABB" w14:textId="77777777" w:rsidR="009F2170" w:rsidRPr="002561C9" w:rsidRDefault="009F2170" w:rsidP="00D65836">
            <w:pPr>
              <w:pStyle w:val="Brezrazmikov"/>
              <w:rPr>
                <w:rFonts w:ascii="Calibri" w:hAnsi="Calibri" w:cs="Calibri"/>
              </w:rPr>
            </w:pPr>
            <w:r w:rsidRPr="002561C9">
              <w:rPr>
                <w:rFonts w:ascii="Calibri" w:hAnsi="Calibri" w:cs="Calibri"/>
                <w:lang w:val="x-none"/>
              </w:rPr>
              <w:t>Telefon</w:t>
            </w:r>
            <w:r w:rsidRPr="002561C9">
              <w:rPr>
                <w:rFonts w:ascii="Calibri" w:hAnsi="Calibri" w:cs="Calibri"/>
              </w:rPr>
              <w:t>:</w:t>
            </w:r>
          </w:p>
        </w:tc>
        <w:sdt>
          <w:sdtPr>
            <w:rPr>
              <w:rFonts w:ascii="Calibri" w:hAnsi="Calibri" w:cs="Calibri"/>
            </w:rPr>
            <w:id w:val="-535510021"/>
            <w:placeholder>
              <w:docPart w:val="F8F2C57345D94C8BB610B3CE2E5D24D4"/>
            </w:placeholder>
            <w:showingPlcHdr/>
            <w:text/>
          </w:sdtPr>
          <w:sdtContent>
            <w:tc>
              <w:tcPr>
                <w:tcW w:w="1279" w:type="pct"/>
                <w:vAlign w:val="center"/>
              </w:tcPr>
              <w:p w14:paraId="27C64CE6"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c>
          <w:tcPr>
            <w:tcW w:w="1109" w:type="pct"/>
            <w:vAlign w:val="center"/>
          </w:tcPr>
          <w:p w14:paraId="7D80DBDB" w14:textId="77777777" w:rsidR="009F2170" w:rsidRPr="002561C9" w:rsidRDefault="009F2170" w:rsidP="00D65836">
            <w:pPr>
              <w:pStyle w:val="Brezrazmikov"/>
              <w:rPr>
                <w:rFonts w:ascii="Calibri" w:hAnsi="Calibri" w:cs="Calibri"/>
              </w:rPr>
            </w:pPr>
            <w:r w:rsidRPr="002561C9">
              <w:rPr>
                <w:rFonts w:ascii="Calibri" w:hAnsi="Calibri" w:cs="Calibri"/>
                <w:lang w:val="x-none"/>
              </w:rPr>
              <w:t>Elektronska pošta</w:t>
            </w:r>
            <w:r w:rsidRPr="002561C9">
              <w:rPr>
                <w:rFonts w:ascii="Calibri" w:hAnsi="Calibri" w:cs="Calibri"/>
              </w:rPr>
              <w:t>:</w:t>
            </w:r>
          </w:p>
        </w:tc>
        <w:sdt>
          <w:sdtPr>
            <w:rPr>
              <w:rFonts w:ascii="Calibri" w:hAnsi="Calibri" w:cs="Calibri"/>
            </w:rPr>
            <w:id w:val="-1290508215"/>
            <w:placeholder>
              <w:docPart w:val="226505AC145E4CA08168B025FD753EDD"/>
            </w:placeholder>
            <w:showingPlcHdr/>
            <w:text/>
          </w:sdtPr>
          <w:sdtContent>
            <w:tc>
              <w:tcPr>
                <w:tcW w:w="1450" w:type="pct"/>
                <w:vAlign w:val="center"/>
              </w:tcPr>
              <w:p w14:paraId="537F6BA0" w14:textId="77777777" w:rsidR="009F2170" w:rsidRPr="002561C9" w:rsidRDefault="009F2170" w:rsidP="00D65836">
                <w:pPr>
                  <w:pStyle w:val="Brezrazmikov"/>
                  <w:rPr>
                    <w:rFonts w:ascii="Calibri" w:hAnsi="Calibri" w:cs="Calibri"/>
                  </w:rPr>
                </w:pPr>
                <w:r w:rsidRPr="002561C9">
                  <w:rPr>
                    <w:rStyle w:val="Besedilooznabemesta"/>
                    <w:rFonts w:ascii="Calibri" w:hAnsi="Calibri" w:cs="Calibri"/>
                  </w:rPr>
                  <w:t>Vpišite podatek</w:t>
                </w:r>
              </w:p>
            </w:tc>
          </w:sdtContent>
        </w:sdt>
      </w:tr>
    </w:tbl>
    <w:p w14:paraId="65A67720" w14:textId="77777777" w:rsidR="009F2170" w:rsidRPr="002561C9" w:rsidRDefault="009F2170" w:rsidP="009F2170">
      <w:pPr>
        <w:pStyle w:val="Brezrazmikov"/>
        <w:rPr>
          <w:rFonts w:ascii="Calibri" w:hAnsi="Calibri" w:cs="Calibri"/>
        </w:rPr>
      </w:pPr>
    </w:p>
    <w:p w14:paraId="3E34E4CF" w14:textId="065D594B" w:rsidR="009F2170" w:rsidRPr="00DD5221" w:rsidRDefault="009F2170" w:rsidP="009F2170">
      <w:pPr>
        <w:pStyle w:val="Brezrazmikov"/>
        <w:keepNext/>
        <w:rPr>
          <w:rFonts w:ascii="Calibri" w:hAnsi="Calibri" w:cs="Calibri"/>
        </w:rPr>
      </w:pPr>
      <w:r w:rsidRPr="00DD5221">
        <w:rPr>
          <w:rFonts w:ascii="Calibri" w:hAnsi="Calibri" w:cs="Calibri"/>
          <w:b/>
          <w:bCs/>
        </w:rPr>
        <w:t xml:space="preserve">Izjava </w:t>
      </w:r>
      <w:r w:rsidRPr="00DD5221">
        <w:rPr>
          <w:rFonts w:ascii="Calibri" w:hAnsi="Calibri" w:cs="Calibri"/>
        </w:rPr>
        <w:t xml:space="preserve">(pogoj </w:t>
      </w:r>
      <w:r w:rsidR="00DD5221">
        <w:rPr>
          <w:rFonts w:ascii="Calibri" w:hAnsi="Calibri" w:cs="Calibri"/>
        </w:rPr>
        <w:t>2</w:t>
      </w:r>
      <w:r w:rsidRPr="00DD5221">
        <w:rPr>
          <w:rFonts w:ascii="Calibri" w:hAnsi="Calibri" w:cs="Calibri"/>
        </w:rPr>
        <w:t xml:space="preserve">): Zagotavljamo, da (označite z </w:t>
      </w:r>
      <w:sdt>
        <w:sdtPr>
          <w:rPr>
            <w:rFonts w:ascii="Calibri" w:hAnsi="Calibri" w:cs="Calibri"/>
          </w:rPr>
          <w:id w:val="2021037415"/>
          <w14:checkbox>
            <w14:checked w14:val="1"/>
            <w14:checkedState w14:val="2612" w14:font="MS Gothic"/>
            <w14:uncheckedState w14:val="2610" w14:font="MS Gothic"/>
          </w14:checkbox>
        </w:sdtPr>
        <w:sdtContent>
          <w:r w:rsidRPr="00DD5221">
            <w:rPr>
              <w:rFonts w:ascii="Segoe UI Symbol" w:eastAsia="MS Gothic" w:hAnsi="Segoe UI Symbol" w:cs="Segoe UI Symbol"/>
            </w:rPr>
            <w:t>☒</w:t>
          </w:r>
        </w:sdtContent>
      </w:sdt>
      <w:r w:rsidRPr="00DD5221">
        <w:rPr>
          <w:rFonts w:ascii="Calibri" w:hAnsi="Calibri" w:cs="Calibri"/>
        </w:rPr>
        <w:t>):</w:t>
      </w:r>
    </w:p>
    <w:p w14:paraId="526DBB3D" w14:textId="04FB6FF5" w:rsidR="00DD5221" w:rsidRPr="00DD5221" w:rsidRDefault="00000000" w:rsidP="00DD5221">
      <w:pPr>
        <w:pStyle w:val="Brezrazmikov"/>
        <w:keepNext/>
        <w:ind w:left="357" w:hanging="357"/>
        <w:jc w:val="left"/>
        <w:rPr>
          <w:rFonts w:ascii="Calibri" w:hAnsi="Calibri" w:cs="Calibri"/>
        </w:rPr>
      </w:pPr>
      <w:sdt>
        <w:sdtPr>
          <w:rPr>
            <w:rFonts w:ascii="Calibri" w:hAnsi="Calibri" w:cs="Calibri"/>
          </w:rPr>
          <w:id w:val="-1696075786"/>
          <w14:checkbox>
            <w14:checked w14:val="0"/>
            <w14:checkedState w14:val="2612" w14:font="MS Gothic"/>
            <w14:uncheckedState w14:val="2610" w14:font="MS Gothic"/>
          </w14:checkbox>
        </w:sdtPr>
        <w:sdtContent>
          <w:r w:rsidR="00DD5221" w:rsidRPr="00DD5221">
            <w:rPr>
              <w:rFonts w:ascii="Segoe UI Symbol" w:eastAsia="MS Gothic" w:hAnsi="Segoe UI Symbol" w:cs="Segoe UI Symbol"/>
            </w:rPr>
            <w:t>☐</w:t>
          </w:r>
        </w:sdtContent>
      </w:sdt>
      <w:r w:rsidR="00DD5221" w:rsidRPr="00DD5221">
        <w:rPr>
          <w:rFonts w:ascii="Calibri" w:hAnsi="Calibri" w:cs="Calibri"/>
        </w:rPr>
        <w:t xml:space="preserve"> </w:t>
      </w:r>
      <w:r w:rsidR="00DD5221">
        <w:rPr>
          <w:rFonts w:ascii="Calibri" w:hAnsi="Calibri" w:cs="Calibri"/>
        </w:rPr>
        <w:t xml:space="preserve">nismo </w:t>
      </w:r>
      <w:r w:rsidR="00DD5221" w:rsidRPr="00DD5221">
        <w:rPr>
          <w:rFonts w:ascii="Calibri" w:hAnsi="Calibri" w:cs="Calibri"/>
        </w:rPr>
        <w:t>uvrščen</w:t>
      </w:r>
      <w:r w:rsidR="00DD5221">
        <w:rPr>
          <w:rFonts w:ascii="Calibri" w:hAnsi="Calibri" w:cs="Calibri"/>
        </w:rPr>
        <w:t>i</w:t>
      </w:r>
      <w:r w:rsidR="00DD5221" w:rsidRPr="00DD5221">
        <w:rPr>
          <w:rFonts w:ascii="Calibri" w:hAnsi="Calibri" w:cs="Calibri"/>
        </w:rPr>
        <w:t xml:space="preserve"> v evidenco poslovnih subjektov iz 35. člena Zakona o integriteti in preprečevanju korupcije in </w:t>
      </w:r>
      <w:r w:rsidR="00DD5221">
        <w:rPr>
          <w:rFonts w:ascii="Calibri" w:hAnsi="Calibri" w:cs="Calibri"/>
        </w:rPr>
        <w:t>nam</w:t>
      </w:r>
      <w:r w:rsidR="00DD5221" w:rsidRPr="00DD5221">
        <w:rPr>
          <w:rFonts w:ascii="Calibri" w:hAnsi="Calibri" w:cs="Calibri"/>
        </w:rPr>
        <w:t xml:space="preserve"> ni na podlagi tega člena prepovedano poslovanje z naročnikom;</w:t>
      </w:r>
    </w:p>
    <w:p w14:paraId="296CA753" w14:textId="43F0F6B5" w:rsidR="00DD5221" w:rsidRPr="00DD5221" w:rsidRDefault="00000000" w:rsidP="00DD5221">
      <w:pPr>
        <w:pStyle w:val="Brezrazmikov"/>
        <w:keepNext/>
        <w:ind w:left="357" w:hanging="357"/>
        <w:jc w:val="left"/>
        <w:rPr>
          <w:rFonts w:ascii="Calibri" w:hAnsi="Calibri" w:cs="Calibri"/>
        </w:rPr>
      </w:pPr>
      <w:sdt>
        <w:sdtPr>
          <w:rPr>
            <w:rFonts w:ascii="Calibri" w:hAnsi="Calibri" w:cs="Calibri"/>
          </w:rPr>
          <w:id w:val="-1385567198"/>
          <w14:checkbox>
            <w14:checked w14:val="0"/>
            <w14:checkedState w14:val="2612" w14:font="MS Gothic"/>
            <w14:uncheckedState w14:val="2610" w14:font="MS Gothic"/>
          </w14:checkbox>
        </w:sdtPr>
        <w:sdtContent>
          <w:r w:rsidR="00DD5221" w:rsidRPr="00DD5221">
            <w:rPr>
              <w:rFonts w:ascii="Segoe UI Symbol" w:eastAsia="MS Gothic" w:hAnsi="Segoe UI Symbol" w:cs="Segoe UI Symbol"/>
            </w:rPr>
            <w:t>☐</w:t>
          </w:r>
        </w:sdtContent>
      </w:sdt>
      <w:r w:rsidR="00DD5221" w:rsidRPr="00DD5221">
        <w:rPr>
          <w:rFonts w:ascii="Calibri" w:hAnsi="Calibri" w:cs="Calibri"/>
        </w:rPr>
        <w:t xml:space="preserve"> za nas ne obstajajo razlogi za izključitev, povezani z omejevalnimi ukrepi zaradi delovanja Rusije, ki povzroča destabilizacijo razmer v Ukrajini (razlog za izključitev E);</w:t>
      </w:r>
    </w:p>
    <w:p w14:paraId="7ECDA2F6" w14:textId="5EC3CCEA" w:rsidR="009F2170" w:rsidRPr="002561C9" w:rsidRDefault="00000000" w:rsidP="00DD5221">
      <w:pPr>
        <w:pStyle w:val="Brezrazmikov"/>
        <w:ind w:left="357" w:hanging="357"/>
        <w:jc w:val="left"/>
        <w:rPr>
          <w:rFonts w:ascii="Calibri" w:hAnsi="Calibri" w:cs="Calibri"/>
        </w:rPr>
      </w:pPr>
      <w:sdt>
        <w:sdtPr>
          <w:rPr>
            <w:rFonts w:ascii="Calibri" w:hAnsi="Calibri" w:cs="Calibri"/>
          </w:rPr>
          <w:id w:val="-1664313738"/>
          <w14:checkbox>
            <w14:checked w14:val="0"/>
            <w14:checkedState w14:val="2612" w14:font="MS Gothic"/>
            <w14:uncheckedState w14:val="2610" w14:font="MS Gothic"/>
          </w14:checkbox>
        </w:sdtPr>
        <w:sdtContent>
          <w:r w:rsidR="00DD5221">
            <w:rPr>
              <w:rFonts w:ascii="MS Gothic" w:eastAsia="MS Gothic" w:hAnsi="MS Gothic" w:cs="Calibri" w:hint="eastAsia"/>
            </w:rPr>
            <w:t>☐</w:t>
          </w:r>
        </w:sdtContent>
      </w:sdt>
      <w:r w:rsidR="009F2170" w:rsidRPr="00DD5221">
        <w:rPr>
          <w:rFonts w:ascii="Calibri" w:hAnsi="Calibri" w:cs="Calibri"/>
        </w:rPr>
        <w:t xml:space="preserve"> ponujamo in zagotavljamo dobavo blaga, ki ustreza vsem zahtevam naročnika, tehničnim predpisom in standardom ter veljavni zakonodaji;</w:t>
      </w:r>
    </w:p>
    <w:p w14:paraId="31F1C1B0" w14:textId="77777777" w:rsidR="009F2170" w:rsidRPr="002561C9" w:rsidRDefault="00000000" w:rsidP="00DD5221">
      <w:pPr>
        <w:pStyle w:val="Brezrazmikov"/>
        <w:ind w:left="357" w:hanging="357"/>
        <w:jc w:val="left"/>
        <w:rPr>
          <w:rFonts w:ascii="Calibri" w:hAnsi="Calibri" w:cs="Calibri"/>
        </w:rPr>
      </w:pPr>
      <w:sdt>
        <w:sdtPr>
          <w:rPr>
            <w:rFonts w:ascii="Calibri" w:hAnsi="Calibri" w:cs="Calibri"/>
          </w:rPr>
          <w:id w:val="33557689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imamo vzpostavljeno kontrolo kakovosti razpisanih vrst blaga;</w:t>
      </w:r>
    </w:p>
    <w:p w14:paraId="4967BF83" w14:textId="1D30B289" w:rsidR="00DD5221" w:rsidRPr="002561C9" w:rsidRDefault="00000000" w:rsidP="00DD5221">
      <w:pPr>
        <w:pStyle w:val="Brezrazmikov"/>
        <w:ind w:left="357" w:hanging="357"/>
        <w:jc w:val="left"/>
        <w:rPr>
          <w:rFonts w:ascii="Calibri" w:hAnsi="Calibri" w:cs="Calibri"/>
        </w:rPr>
      </w:pPr>
      <w:sdt>
        <w:sdtPr>
          <w:rPr>
            <w:rFonts w:ascii="Calibri" w:hAnsi="Calibri" w:cs="Calibri"/>
          </w:rPr>
          <w:id w:val="-1603106934"/>
          <w14:checkbox>
            <w14:checked w14:val="0"/>
            <w14:checkedState w14:val="2612" w14:font="MS Gothic"/>
            <w14:uncheckedState w14:val="2610" w14:font="MS Gothic"/>
          </w14:checkbox>
        </w:sdtPr>
        <w:sdtContent>
          <w:r w:rsidR="00DD5221" w:rsidRPr="002561C9">
            <w:rPr>
              <w:rFonts w:ascii="Segoe UI Symbol" w:eastAsia="MS Gothic" w:hAnsi="Segoe UI Symbol" w:cs="Segoe UI Symbol"/>
            </w:rPr>
            <w:t>☐</w:t>
          </w:r>
        </w:sdtContent>
      </w:sdt>
      <w:r w:rsidR="00DD5221" w:rsidRPr="002561C9">
        <w:rPr>
          <w:rFonts w:ascii="Calibri" w:hAnsi="Calibri" w:cs="Calibri"/>
        </w:rPr>
        <w:t xml:space="preserve"> </w:t>
      </w:r>
      <w:r w:rsidR="00DD5221">
        <w:rPr>
          <w:rFonts w:ascii="Calibri" w:hAnsi="Calibri" w:cs="Calibri"/>
        </w:rPr>
        <w:t>sprejemamo, da</w:t>
      </w:r>
      <w:r w:rsidR="00DD5221" w:rsidRPr="00DD5221">
        <w:t xml:space="preserve"> </w:t>
      </w:r>
      <w:r w:rsidR="00DD5221" w:rsidRPr="00DD5221">
        <w:rPr>
          <w:rFonts w:ascii="Calibri" w:hAnsi="Calibri" w:cs="Calibri"/>
        </w:rPr>
        <w:t>so količine blaga po tem javnem naročilu okvirne in da naročnik ni odškodninsko ali kakorkoli drugače odgovoren zaradi nedoseganja v dokumentaciji navedenih količin</w:t>
      </w:r>
      <w:r w:rsidR="00DD5221">
        <w:rPr>
          <w:rFonts w:ascii="Calibri" w:hAnsi="Calibri" w:cs="Calibri"/>
        </w:rPr>
        <w:t xml:space="preserve"> </w:t>
      </w:r>
      <w:r w:rsidR="00DD5221" w:rsidRPr="002561C9">
        <w:rPr>
          <w:rFonts w:ascii="Calibri" w:hAnsi="Calibri" w:cs="Calibri"/>
        </w:rPr>
        <w:t>;</w:t>
      </w:r>
    </w:p>
    <w:p w14:paraId="1C08FE78" w14:textId="3003C3A6" w:rsidR="00DD5221" w:rsidRPr="002561C9" w:rsidRDefault="00000000" w:rsidP="00DD5221">
      <w:pPr>
        <w:pStyle w:val="Brezrazmikov"/>
        <w:ind w:left="357" w:hanging="357"/>
        <w:jc w:val="left"/>
        <w:rPr>
          <w:rFonts w:ascii="Calibri" w:hAnsi="Calibri" w:cs="Calibri"/>
        </w:rPr>
      </w:pPr>
      <w:sdt>
        <w:sdtPr>
          <w:rPr>
            <w:rFonts w:ascii="Calibri" w:hAnsi="Calibri" w:cs="Calibri"/>
          </w:rPr>
          <w:id w:val="1481968524"/>
          <w14:checkbox>
            <w14:checked w14:val="0"/>
            <w14:checkedState w14:val="2612" w14:font="MS Gothic"/>
            <w14:uncheckedState w14:val="2610" w14:font="MS Gothic"/>
          </w14:checkbox>
        </w:sdtPr>
        <w:sdtContent>
          <w:r w:rsidR="00DD5221" w:rsidRPr="002561C9">
            <w:rPr>
              <w:rFonts w:ascii="Segoe UI Symbol" w:eastAsia="MS Gothic" w:hAnsi="Segoe UI Symbol" w:cs="Segoe UI Symbol"/>
            </w:rPr>
            <w:t>☐</w:t>
          </w:r>
        </w:sdtContent>
      </w:sdt>
      <w:r w:rsidR="00DD5221" w:rsidRPr="002561C9">
        <w:rPr>
          <w:rFonts w:ascii="Calibri" w:hAnsi="Calibri" w:cs="Calibri"/>
        </w:rPr>
        <w:t xml:space="preserve"> se strinjamo in v celoti sprejemamo določila dokumentacije v zvezi z oddajo javnega naročila, vključno s tehničnimi specifikacijami, določili vzorca </w:t>
      </w:r>
      <w:r w:rsidR="00DD5221">
        <w:rPr>
          <w:rFonts w:ascii="Calibri" w:hAnsi="Calibri" w:cs="Calibri"/>
        </w:rPr>
        <w:t>pogodbe</w:t>
      </w:r>
      <w:r w:rsidR="00DD5221" w:rsidRPr="002561C9">
        <w:rPr>
          <w:rFonts w:ascii="Calibri" w:hAnsi="Calibri" w:cs="Calibri"/>
        </w:rPr>
        <w:t xml:space="preserve"> in določili vzorca finančnega  zavarovanja;</w:t>
      </w:r>
    </w:p>
    <w:p w14:paraId="783A0F7C" w14:textId="77777777" w:rsidR="009F2170" w:rsidRPr="002561C9" w:rsidRDefault="00000000" w:rsidP="00DD5221">
      <w:pPr>
        <w:pStyle w:val="Brezrazmikov"/>
        <w:ind w:left="357" w:hanging="357"/>
        <w:jc w:val="left"/>
        <w:rPr>
          <w:rFonts w:ascii="Calibri" w:hAnsi="Calibri" w:cs="Calibri"/>
        </w:rPr>
      </w:pPr>
      <w:sdt>
        <w:sdtPr>
          <w:rPr>
            <w:rFonts w:ascii="Calibri" w:hAnsi="Calibri" w:cs="Calibri"/>
          </w:rPr>
          <w:id w:val="384073227"/>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vsi skenirani dokumenti, ki so priloženi ponudbi, ustrezajo originalom;</w:t>
      </w:r>
    </w:p>
    <w:p w14:paraId="6671009B" w14:textId="3B4CC24C" w:rsidR="009F2170" w:rsidRPr="002561C9" w:rsidRDefault="00000000" w:rsidP="00DD5221">
      <w:pPr>
        <w:pStyle w:val="Brezrazmikov"/>
        <w:jc w:val="left"/>
        <w:rPr>
          <w:rFonts w:ascii="Calibri" w:hAnsi="Calibri" w:cs="Calibri"/>
        </w:rPr>
      </w:pPr>
      <w:sdt>
        <w:sdtPr>
          <w:rPr>
            <w:rFonts w:ascii="Calibri" w:hAnsi="Calibri" w:cs="Calibri"/>
          </w:rPr>
          <w:id w:val="-448863081"/>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bomo pri izvajanju </w:t>
      </w:r>
      <w:r w:rsidR="00DD5221">
        <w:rPr>
          <w:rFonts w:ascii="Calibri" w:hAnsi="Calibri" w:cs="Calibri"/>
        </w:rPr>
        <w:t>vseh faz dinamičnega nabavnega sistema in pogodbe</w:t>
      </w:r>
      <w:r w:rsidR="009F2170" w:rsidRPr="002561C9">
        <w:rPr>
          <w:rFonts w:ascii="Calibri" w:hAnsi="Calibri" w:cs="Calibri"/>
        </w:rPr>
        <w:t xml:space="preserve"> komunicirali v slovenskem jeziku.</w:t>
      </w:r>
    </w:p>
    <w:p w14:paraId="18311E31" w14:textId="77777777" w:rsidR="009F2170" w:rsidRPr="002561C9" w:rsidRDefault="009F2170" w:rsidP="009F2170">
      <w:pPr>
        <w:pStyle w:val="Brezrazmikov"/>
        <w:ind w:left="357" w:hanging="357"/>
        <w:rPr>
          <w:rFonts w:ascii="Calibri" w:hAnsi="Calibri" w:cs="Calibri"/>
        </w:rPr>
      </w:pPr>
    </w:p>
    <w:p w14:paraId="2F5FF626" w14:textId="73A9BFD6" w:rsidR="009F2170" w:rsidRPr="002561C9" w:rsidRDefault="009F2170" w:rsidP="009F2170">
      <w:pPr>
        <w:pStyle w:val="Brezrazmikov"/>
        <w:keepNext/>
        <w:rPr>
          <w:rFonts w:ascii="Calibri" w:hAnsi="Calibri" w:cs="Calibri"/>
        </w:rPr>
      </w:pPr>
      <w:r w:rsidRPr="002561C9">
        <w:rPr>
          <w:rFonts w:ascii="Calibri" w:hAnsi="Calibri" w:cs="Calibri"/>
          <w:b/>
          <w:bCs/>
        </w:rPr>
        <w:t xml:space="preserve">Izjava </w:t>
      </w:r>
      <w:r w:rsidRPr="002561C9">
        <w:rPr>
          <w:rFonts w:ascii="Calibri" w:hAnsi="Calibri" w:cs="Calibri"/>
        </w:rPr>
        <w:t xml:space="preserve">(pogoj </w:t>
      </w:r>
      <w:r w:rsidR="0044263C">
        <w:rPr>
          <w:rFonts w:ascii="Calibri" w:hAnsi="Calibri" w:cs="Calibri"/>
        </w:rPr>
        <w:t>3</w:t>
      </w:r>
      <w:r w:rsidRPr="002561C9">
        <w:rPr>
          <w:rFonts w:ascii="Calibri" w:hAnsi="Calibri" w:cs="Calibri"/>
        </w:rPr>
        <w:t xml:space="preserve">): Kot ponudnik zagotavljamo (označite z </w:t>
      </w:r>
      <w:sdt>
        <w:sdtPr>
          <w:rPr>
            <w:rFonts w:ascii="Calibri" w:hAnsi="Calibri" w:cs="Calibri"/>
          </w:rPr>
          <w:id w:val="-2137240238"/>
          <w14:checkbox>
            <w14:checked w14:val="1"/>
            <w14:checkedState w14:val="2612" w14:font="MS Gothic"/>
            <w14:uncheckedState w14:val="2610" w14:font="MS Gothic"/>
          </w14:checkbox>
        </w:sdtPr>
        <w:sdtContent>
          <w:r w:rsidRPr="002561C9">
            <w:rPr>
              <w:rFonts w:ascii="Segoe UI Symbol" w:eastAsia="MS Gothic" w:hAnsi="Segoe UI Symbol" w:cs="Segoe UI Symbol"/>
            </w:rPr>
            <w:t>☒</w:t>
          </w:r>
        </w:sdtContent>
      </w:sdt>
      <w:r w:rsidRPr="002561C9">
        <w:rPr>
          <w:rFonts w:ascii="Calibri" w:hAnsi="Calibri" w:cs="Calibri"/>
        </w:rPr>
        <w:t>):</w:t>
      </w:r>
    </w:p>
    <w:p w14:paraId="2A02F7F7" w14:textId="209CBC40" w:rsidR="0044263C" w:rsidRPr="002561C9" w:rsidRDefault="00000000" w:rsidP="0044263C">
      <w:pPr>
        <w:pStyle w:val="Brezrazmikov"/>
        <w:keepNext/>
        <w:ind w:left="357" w:hanging="357"/>
        <w:rPr>
          <w:rFonts w:ascii="Calibri" w:hAnsi="Calibri" w:cs="Calibri"/>
        </w:rPr>
      </w:pPr>
      <w:sdt>
        <w:sdtPr>
          <w:rPr>
            <w:rFonts w:ascii="Calibri" w:hAnsi="Calibri" w:cs="Calibri"/>
          </w:rPr>
          <w:id w:val="703146489"/>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w:t>
      </w:r>
      <w:r w:rsidR="0044263C">
        <w:rPr>
          <w:rFonts w:ascii="Calibri" w:hAnsi="Calibri" w:cs="Calibri"/>
        </w:rPr>
        <w:t xml:space="preserve">da smo vpisani </w:t>
      </w:r>
      <w:r w:rsidR="0044263C" w:rsidRPr="0044263C">
        <w:rPr>
          <w:rFonts w:ascii="Calibri" w:hAnsi="Calibri" w:cs="Calibri"/>
        </w:rPr>
        <w:t xml:space="preserve">v seznam dobaviteljev elektrike, ki ga vodi </w:t>
      </w:r>
      <w:r w:rsidR="007B6A71">
        <w:rPr>
          <w:rFonts w:ascii="Calibri" w:hAnsi="Calibri" w:cs="Calibri"/>
        </w:rPr>
        <w:t>ELES</w:t>
      </w:r>
      <w:r w:rsidR="0044263C" w:rsidRPr="002561C9">
        <w:rPr>
          <w:rFonts w:ascii="Calibri" w:hAnsi="Calibri" w:cs="Calibri"/>
        </w:rPr>
        <w:t>;</w:t>
      </w:r>
    </w:p>
    <w:p w14:paraId="5AE99140" w14:textId="09AC8B24" w:rsidR="0044263C" w:rsidRPr="002561C9" w:rsidRDefault="00000000" w:rsidP="0044263C">
      <w:pPr>
        <w:pStyle w:val="Brezrazmikov"/>
        <w:keepNext/>
        <w:ind w:left="357" w:hanging="357"/>
        <w:rPr>
          <w:rFonts w:ascii="Calibri" w:hAnsi="Calibri" w:cs="Calibri"/>
        </w:rPr>
      </w:pPr>
      <w:sdt>
        <w:sdtPr>
          <w:rPr>
            <w:rFonts w:ascii="Calibri" w:hAnsi="Calibri" w:cs="Calibri"/>
          </w:rPr>
          <w:id w:val="-1646350787"/>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w:t>
      </w:r>
      <w:r w:rsidR="0044263C" w:rsidRPr="0044263C">
        <w:rPr>
          <w:rFonts w:ascii="Calibri" w:hAnsi="Calibri" w:cs="Calibri"/>
        </w:rPr>
        <w:t>da bo delež električne energije, pridobljene iz obnovljivih virov, znašal najmanj 55 %</w:t>
      </w:r>
      <w:r w:rsidR="0044263C" w:rsidRPr="002561C9">
        <w:rPr>
          <w:rFonts w:ascii="Calibri" w:hAnsi="Calibri" w:cs="Calibri"/>
        </w:rPr>
        <w:t>;</w:t>
      </w:r>
    </w:p>
    <w:p w14:paraId="70EDC9A3" w14:textId="77777777" w:rsidR="0044263C" w:rsidRPr="002561C9" w:rsidRDefault="00000000" w:rsidP="0044263C">
      <w:pPr>
        <w:pStyle w:val="Brezrazmikov"/>
        <w:keepNext/>
        <w:ind w:left="357" w:hanging="357"/>
        <w:rPr>
          <w:rFonts w:ascii="Calibri" w:hAnsi="Calibri" w:cs="Calibri"/>
        </w:rPr>
      </w:pPr>
      <w:sdt>
        <w:sdtPr>
          <w:rPr>
            <w:rFonts w:ascii="Calibri" w:hAnsi="Calibri" w:cs="Calibri"/>
          </w:rPr>
          <w:id w:val="-1695837646"/>
          <w14:checkbox>
            <w14:checked w14:val="0"/>
            <w14:checkedState w14:val="2612" w14:font="MS Gothic"/>
            <w14:uncheckedState w14:val="2610" w14:font="MS Gothic"/>
          </w14:checkbox>
        </w:sdtPr>
        <w:sdtContent>
          <w:r w:rsidR="0044263C" w:rsidRPr="002561C9">
            <w:rPr>
              <w:rFonts w:ascii="Segoe UI Symbol" w:eastAsia="MS Gothic" w:hAnsi="Segoe UI Symbol" w:cs="Segoe UI Symbol"/>
            </w:rPr>
            <w:t>☐</w:t>
          </w:r>
        </w:sdtContent>
      </w:sdt>
      <w:r w:rsidR="0044263C" w:rsidRPr="002561C9">
        <w:rPr>
          <w:rFonts w:ascii="Calibri" w:hAnsi="Calibri" w:cs="Calibri"/>
        </w:rPr>
        <w:t xml:space="preserve"> dostavo zavarovanja za dobro izvedbo pogodbenih obveznosti v vrednosti, obliki in vsebini ter v rokih, kot to določa dokumentacija v zvezi z oddajo javnega naročila;</w:t>
      </w:r>
    </w:p>
    <w:p w14:paraId="44244B83" w14:textId="54599A45" w:rsidR="009F2170" w:rsidRPr="002561C9" w:rsidRDefault="00000000" w:rsidP="009F2170">
      <w:pPr>
        <w:pStyle w:val="Brezrazmikov"/>
        <w:keepNext/>
        <w:ind w:left="357" w:hanging="357"/>
        <w:rPr>
          <w:rFonts w:ascii="Calibri" w:hAnsi="Calibri" w:cs="Calibri"/>
        </w:rPr>
      </w:pPr>
      <w:sdt>
        <w:sdtPr>
          <w:rPr>
            <w:rFonts w:ascii="Calibri" w:hAnsi="Calibri" w:cs="Calibri"/>
          </w:rPr>
          <w:id w:val="154037433"/>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da se strinjamo, da je predložitev ustreznega zavarovanja za dobro izvedbo pogodbenih obveznosti pogoj </w:t>
      </w:r>
      <w:r w:rsidR="009F2170" w:rsidRPr="002561C9">
        <w:rPr>
          <w:rFonts w:ascii="Calibri" w:eastAsia="Times New Roman" w:hAnsi="Calibri" w:cs="Calibri"/>
          <w:color w:val="000000"/>
        </w:rPr>
        <w:t xml:space="preserve">za veljavnost </w:t>
      </w:r>
      <w:r w:rsidR="0044263C">
        <w:rPr>
          <w:rFonts w:ascii="Calibri" w:eastAsia="Times New Roman" w:hAnsi="Calibri" w:cs="Calibri"/>
          <w:color w:val="000000"/>
        </w:rPr>
        <w:t>pogodbe</w:t>
      </w:r>
      <w:r w:rsidR="009F2170" w:rsidRPr="002561C9">
        <w:rPr>
          <w:rFonts w:ascii="Calibri" w:hAnsi="Calibri" w:cs="Calibri"/>
        </w:rPr>
        <w:t>;</w:t>
      </w:r>
    </w:p>
    <w:p w14:paraId="3F71C72B" w14:textId="090D536D" w:rsidR="009F2170" w:rsidRPr="002561C9" w:rsidRDefault="00000000" w:rsidP="009F2170">
      <w:pPr>
        <w:pStyle w:val="Brezrazmikov"/>
        <w:keepNext/>
        <w:ind w:left="357" w:hanging="357"/>
        <w:rPr>
          <w:rFonts w:ascii="Calibri" w:hAnsi="Calibri" w:cs="Calibri"/>
        </w:rPr>
      </w:pPr>
      <w:sdt>
        <w:sdtPr>
          <w:rPr>
            <w:rFonts w:ascii="Calibri" w:hAnsi="Calibri" w:cs="Calibri"/>
          </w:rPr>
          <w:id w:val="579330442"/>
          <w14:checkbox>
            <w14:checked w14:val="0"/>
            <w14:checkedState w14:val="2612" w14:font="MS Gothic"/>
            <w14:uncheckedState w14:val="2610" w14:font="MS Gothic"/>
          </w14:checkbox>
        </w:sdtPr>
        <w:sdtContent>
          <w:r w:rsidR="009F2170" w:rsidRPr="002561C9">
            <w:rPr>
              <w:rFonts w:ascii="Segoe UI Symbol" w:eastAsia="MS Gothic" w:hAnsi="Segoe UI Symbol" w:cs="Segoe UI Symbol"/>
            </w:rPr>
            <w:t>☐</w:t>
          </w:r>
        </w:sdtContent>
      </w:sdt>
      <w:r w:rsidR="009F2170" w:rsidRPr="002561C9">
        <w:rPr>
          <w:rFonts w:ascii="Calibri" w:hAnsi="Calibri" w:cs="Calibri"/>
        </w:rPr>
        <w:t xml:space="preserve"> da ne bomo imeli do naročnika predmetnega javnega naročila nobenega odškodninskega zahtevka, če ne bomo </w:t>
      </w:r>
      <w:r w:rsidR="0044263C">
        <w:rPr>
          <w:rFonts w:ascii="Calibri" w:hAnsi="Calibri" w:cs="Calibri"/>
        </w:rPr>
        <w:t xml:space="preserve">uvrščeni v katalog ponudnikov, </w:t>
      </w:r>
      <w:r w:rsidR="009F2170" w:rsidRPr="002561C9">
        <w:rPr>
          <w:rFonts w:ascii="Calibri" w:hAnsi="Calibri" w:cs="Calibri"/>
        </w:rPr>
        <w:t>izbrani kot najugodnejši ponudnik, oziroma da v primeru ustavitve postopka, zavrnitve vseh ponudb ali odstopa od izvedbe javnega naročila ne bomo zahtevali povrnitve nobenih stroškov, ki jih imamo oz. smo jih imeli s pripravo ponudbene dokumentacije.</w:t>
      </w:r>
    </w:p>
    <w:p w14:paraId="0A56AA38" w14:textId="77777777" w:rsidR="00DD5221" w:rsidRPr="002561C9" w:rsidRDefault="00DD5221" w:rsidP="009F2170">
      <w:pPr>
        <w:pStyle w:val="Brezrazmikov"/>
        <w:keepNext/>
        <w:rPr>
          <w:rFonts w:ascii="Calibri" w:hAnsi="Calibri" w:cs="Calibri"/>
        </w:rPr>
      </w:pPr>
    </w:p>
    <w:p w14:paraId="159774A8" w14:textId="77777777" w:rsidR="009F2170" w:rsidRPr="002561C9" w:rsidRDefault="009F2170" w:rsidP="009F2170">
      <w:pPr>
        <w:pStyle w:val="Brezrazmikov"/>
        <w:rPr>
          <w:rFonts w:ascii="Calibri" w:hAnsi="Calibri" w:cs="Calibri"/>
          <w:b/>
          <w:bCs/>
        </w:rPr>
      </w:pPr>
    </w:p>
    <w:tbl>
      <w:tblPr>
        <w:tblW w:w="0" w:type="auto"/>
        <w:tblLook w:val="04A0" w:firstRow="1" w:lastRow="0" w:firstColumn="1" w:lastColumn="0" w:noHBand="0" w:noVBand="1"/>
      </w:tblPr>
      <w:tblGrid>
        <w:gridCol w:w="893"/>
        <w:gridCol w:w="5340"/>
        <w:gridCol w:w="3837"/>
      </w:tblGrid>
      <w:tr w:rsidR="009F2170" w:rsidRPr="002561C9" w14:paraId="0458171F" w14:textId="77777777" w:rsidTr="00D65836">
        <w:tc>
          <w:tcPr>
            <w:tcW w:w="893" w:type="dxa"/>
          </w:tcPr>
          <w:p w14:paraId="6E631237"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Kraj:</w:t>
            </w:r>
          </w:p>
        </w:tc>
        <w:sdt>
          <w:sdtPr>
            <w:rPr>
              <w:rFonts w:ascii="Calibri" w:hAnsi="Calibri" w:cs="Calibri"/>
              <w:sz w:val="21"/>
              <w:szCs w:val="21"/>
            </w:rPr>
            <w:id w:val="229818668"/>
            <w:placeholder>
              <w:docPart w:val="1078971F9F304DC3BECBB72B1EF66FEC"/>
            </w:placeholder>
            <w:showingPlcHdr/>
            <w:text/>
          </w:sdtPr>
          <w:sdtContent>
            <w:tc>
              <w:tcPr>
                <w:tcW w:w="5340" w:type="dxa"/>
              </w:tcPr>
              <w:p w14:paraId="69BEC93B" w14:textId="77777777" w:rsidR="009F2170" w:rsidRPr="002561C9" w:rsidRDefault="009F2170" w:rsidP="00D65836">
                <w:pPr>
                  <w:pStyle w:val="Brezrazmikov"/>
                  <w:keepNext/>
                  <w:rPr>
                    <w:rFonts w:ascii="Calibri" w:hAnsi="Calibri" w:cs="Calibri"/>
                    <w:sz w:val="21"/>
                    <w:szCs w:val="21"/>
                  </w:rPr>
                </w:pPr>
                <w:r w:rsidRPr="002561C9">
                  <w:rPr>
                    <w:rStyle w:val="Besedilooznabemesta"/>
                    <w:rFonts w:ascii="Calibri" w:hAnsi="Calibri" w:cs="Calibri"/>
                  </w:rPr>
                  <w:t>Vpišite ime kraja</w:t>
                </w:r>
              </w:p>
            </w:tc>
          </w:sdtContent>
        </w:sdt>
        <w:tc>
          <w:tcPr>
            <w:tcW w:w="3837" w:type="dxa"/>
          </w:tcPr>
          <w:p w14:paraId="573AC302" w14:textId="77777777" w:rsidR="009F2170" w:rsidRPr="002561C9" w:rsidRDefault="009F2170" w:rsidP="00D65836">
            <w:pPr>
              <w:pStyle w:val="Brezrazmikov"/>
              <w:keepNext/>
              <w:rPr>
                <w:rFonts w:ascii="Calibri" w:hAnsi="Calibri" w:cs="Calibri"/>
                <w:sz w:val="21"/>
                <w:szCs w:val="21"/>
              </w:rPr>
            </w:pPr>
          </w:p>
        </w:tc>
      </w:tr>
      <w:tr w:rsidR="009F2170" w:rsidRPr="002561C9" w14:paraId="7A0E89E7" w14:textId="77777777" w:rsidTr="00D65836">
        <w:tc>
          <w:tcPr>
            <w:tcW w:w="893" w:type="dxa"/>
          </w:tcPr>
          <w:p w14:paraId="427BA93F"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Datum:</w:t>
            </w:r>
          </w:p>
        </w:tc>
        <w:sdt>
          <w:sdtPr>
            <w:rPr>
              <w:rFonts w:ascii="Calibri" w:hAnsi="Calibri" w:cs="Calibri"/>
              <w:sz w:val="21"/>
              <w:szCs w:val="21"/>
            </w:rPr>
            <w:id w:val="1027294363"/>
            <w:placeholder>
              <w:docPart w:val="0BB4E48365024BEA8A4EAF93D6A711A5"/>
            </w:placeholder>
            <w:showingPlcHdr/>
            <w:date>
              <w:dateFormat w:val="dd.MM.yyyy"/>
              <w:lid w:val="sl-SI"/>
              <w:storeMappedDataAs w:val="dateTime"/>
              <w:calendar w:val="gregorian"/>
            </w:date>
          </w:sdtPr>
          <w:sdtContent>
            <w:tc>
              <w:tcPr>
                <w:tcW w:w="5340" w:type="dxa"/>
              </w:tcPr>
              <w:p w14:paraId="1D18BD71" w14:textId="77777777" w:rsidR="009F2170" w:rsidRPr="002561C9" w:rsidRDefault="009F2170" w:rsidP="00D65836">
                <w:pPr>
                  <w:pStyle w:val="Brezrazmikov"/>
                  <w:keepNext/>
                  <w:rPr>
                    <w:rFonts w:ascii="Calibri" w:hAnsi="Calibri" w:cs="Calibri"/>
                    <w:sz w:val="21"/>
                    <w:szCs w:val="21"/>
                  </w:rPr>
                </w:pPr>
                <w:r w:rsidRPr="002561C9">
                  <w:rPr>
                    <w:rStyle w:val="Besedilooznabemesta"/>
                    <w:rFonts w:ascii="Calibri" w:hAnsi="Calibri" w:cs="Calibri"/>
                  </w:rPr>
                  <w:t>Izberite datum</w:t>
                </w:r>
              </w:p>
            </w:tc>
          </w:sdtContent>
        </w:sdt>
        <w:tc>
          <w:tcPr>
            <w:tcW w:w="3837" w:type="dxa"/>
          </w:tcPr>
          <w:p w14:paraId="59284C93" w14:textId="77777777" w:rsidR="009F2170" w:rsidRPr="002561C9" w:rsidRDefault="009F2170" w:rsidP="00D65836">
            <w:pPr>
              <w:pStyle w:val="Brezrazmikov"/>
              <w:keepNext/>
              <w:rPr>
                <w:rFonts w:ascii="Calibri" w:hAnsi="Calibri" w:cs="Calibri"/>
                <w:sz w:val="21"/>
                <w:szCs w:val="21"/>
              </w:rPr>
            </w:pPr>
          </w:p>
        </w:tc>
      </w:tr>
      <w:tr w:rsidR="009F2170" w:rsidRPr="002561C9" w14:paraId="7FC11790" w14:textId="77777777" w:rsidTr="00D65836">
        <w:tc>
          <w:tcPr>
            <w:tcW w:w="893" w:type="dxa"/>
          </w:tcPr>
          <w:p w14:paraId="1ACD4F58" w14:textId="77777777" w:rsidR="009F2170" w:rsidRPr="002561C9" w:rsidRDefault="009F2170" w:rsidP="00D65836">
            <w:pPr>
              <w:pStyle w:val="Brezrazmikov"/>
              <w:keepNext/>
              <w:jc w:val="left"/>
              <w:rPr>
                <w:rFonts w:ascii="Calibri" w:hAnsi="Calibri" w:cs="Calibri"/>
                <w:sz w:val="21"/>
                <w:szCs w:val="21"/>
              </w:rPr>
            </w:pPr>
          </w:p>
        </w:tc>
        <w:tc>
          <w:tcPr>
            <w:tcW w:w="5340" w:type="dxa"/>
          </w:tcPr>
          <w:p w14:paraId="51699026" w14:textId="77777777" w:rsidR="009F2170" w:rsidRPr="002561C9" w:rsidRDefault="009F2170" w:rsidP="00D65836">
            <w:pPr>
              <w:pStyle w:val="Brezrazmikov"/>
              <w:keepNext/>
              <w:rPr>
                <w:rFonts w:ascii="Calibri" w:hAnsi="Calibri" w:cs="Calibri"/>
                <w:sz w:val="21"/>
                <w:szCs w:val="21"/>
              </w:rPr>
            </w:pPr>
          </w:p>
        </w:tc>
        <w:tc>
          <w:tcPr>
            <w:tcW w:w="3837" w:type="dxa"/>
          </w:tcPr>
          <w:p w14:paraId="59CBEFF3" w14:textId="77777777" w:rsidR="009F2170" w:rsidRPr="002561C9" w:rsidRDefault="009F2170" w:rsidP="00D65836">
            <w:pPr>
              <w:pStyle w:val="Brezrazmikov"/>
              <w:keepNext/>
              <w:rPr>
                <w:rFonts w:ascii="Calibri" w:hAnsi="Calibri" w:cs="Calibri"/>
                <w:sz w:val="21"/>
                <w:szCs w:val="21"/>
              </w:rPr>
            </w:pPr>
          </w:p>
        </w:tc>
      </w:tr>
      <w:tr w:rsidR="009F2170" w:rsidRPr="002561C9" w14:paraId="76E1F537" w14:textId="77777777" w:rsidTr="00D65836">
        <w:tc>
          <w:tcPr>
            <w:tcW w:w="893" w:type="dxa"/>
          </w:tcPr>
          <w:p w14:paraId="2DB1EACC" w14:textId="77777777" w:rsidR="009F2170" w:rsidRPr="002561C9" w:rsidRDefault="009F2170" w:rsidP="00D65836">
            <w:pPr>
              <w:pStyle w:val="Brezrazmikov"/>
              <w:keepNext/>
              <w:jc w:val="left"/>
              <w:rPr>
                <w:rFonts w:ascii="Calibri" w:hAnsi="Calibri" w:cs="Calibri"/>
                <w:sz w:val="21"/>
                <w:szCs w:val="21"/>
              </w:rPr>
            </w:pPr>
            <w:r w:rsidRPr="002561C9">
              <w:rPr>
                <w:rFonts w:ascii="Calibri" w:hAnsi="Calibri" w:cs="Calibri"/>
                <w:sz w:val="21"/>
                <w:szCs w:val="21"/>
              </w:rPr>
              <w:t>Žig:</w:t>
            </w:r>
          </w:p>
        </w:tc>
        <w:sdt>
          <w:sdtPr>
            <w:rPr>
              <w:rFonts w:ascii="Calibri" w:hAnsi="Calibri" w:cs="Calibri"/>
              <w:sz w:val="21"/>
              <w:szCs w:val="21"/>
            </w:rPr>
            <w:id w:val="-1882856699"/>
            <w:showingPlcHdr/>
            <w:picture/>
          </w:sdtPr>
          <w:sdtContent>
            <w:tc>
              <w:tcPr>
                <w:tcW w:w="5340" w:type="dxa"/>
              </w:tcPr>
              <w:p w14:paraId="1D8954C6"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55892B1A" wp14:editId="0A47627C">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8860067"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sz w:val="21"/>
                <w:szCs w:val="21"/>
              </w:rPr>
              <w:t>Podpis:</w:t>
            </w:r>
          </w:p>
          <w:sdt>
            <w:sdtPr>
              <w:rPr>
                <w:rFonts w:ascii="Calibri" w:hAnsi="Calibri" w:cs="Calibri"/>
                <w:sz w:val="21"/>
                <w:szCs w:val="21"/>
              </w:rPr>
              <w:id w:val="-1287735185"/>
              <w:showingPlcHdr/>
              <w:picture/>
            </w:sdtPr>
            <w:sdtContent>
              <w:p w14:paraId="07CA4C68" w14:textId="77777777" w:rsidR="009F2170" w:rsidRPr="002561C9" w:rsidRDefault="009F2170" w:rsidP="00D65836">
                <w:pPr>
                  <w:pStyle w:val="Brezrazmikov"/>
                  <w:keepNext/>
                  <w:rPr>
                    <w:rFonts w:ascii="Calibri" w:hAnsi="Calibri" w:cs="Calibri"/>
                    <w:sz w:val="21"/>
                    <w:szCs w:val="21"/>
                  </w:rPr>
                </w:pPr>
                <w:r w:rsidRPr="002561C9">
                  <w:rPr>
                    <w:rFonts w:ascii="Calibri" w:hAnsi="Calibri" w:cs="Calibri"/>
                    <w:noProof/>
                    <w:sz w:val="21"/>
                    <w:szCs w:val="21"/>
                  </w:rPr>
                  <w:drawing>
                    <wp:inline distT="0" distB="0" distL="0" distR="0" wp14:anchorId="6F99E0F2" wp14:editId="7D57A31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0C8EBCAF" w14:textId="77777777" w:rsidR="006429A0" w:rsidRPr="00DD032E" w:rsidRDefault="006429A0">
      <w:pPr>
        <w:spacing w:line="276" w:lineRule="auto"/>
        <w:rPr>
          <w:rFonts w:ascii="Calibri" w:hAnsi="Calibri" w:cs="Calibri"/>
        </w:rPr>
      </w:pPr>
    </w:p>
    <w:p w14:paraId="2E7AF440" w14:textId="77777777" w:rsidR="00EF094C" w:rsidRDefault="00EF094C" w:rsidP="003E29F0">
      <w:pPr>
        <w:pStyle w:val="Brezrazmikov"/>
        <w:rPr>
          <w:rFonts w:ascii="Calibri" w:hAnsi="Calibri" w:cs="Calibri"/>
        </w:rPr>
      </w:pPr>
      <w:bookmarkStart w:id="3" w:name="_Toc532538617"/>
    </w:p>
    <w:p w14:paraId="4A339F2F" w14:textId="77777777" w:rsidR="00EC116A" w:rsidRPr="00EC116A" w:rsidRDefault="00EC116A" w:rsidP="00EC116A"/>
    <w:p w14:paraId="17D7AE92" w14:textId="77777777" w:rsidR="00EC116A" w:rsidRPr="00EC116A" w:rsidRDefault="00EC116A" w:rsidP="00EC116A"/>
    <w:p w14:paraId="6255AF01" w14:textId="77777777" w:rsidR="00EC116A" w:rsidRPr="00EC116A" w:rsidRDefault="00EC116A" w:rsidP="00EC116A"/>
    <w:p w14:paraId="6A9C6621" w14:textId="77777777" w:rsidR="00EC116A" w:rsidRPr="00EC116A" w:rsidRDefault="00EC116A" w:rsidP="00EC116A"/>
    <w:bookmarkEnd w:id="3"/>
    <w:p w14:paraId="60688BEE" w14:textId="77777777" w:rsidR="00EC116A" w:rsidRPr="00EC116A" w:rsidRDefault="00EC116A" w:rsidP="00EC116A">
      <w:pPr>
        <w:jc w:val="right"/>
      </w:pPr>
    </w:p>
    <w:sectPr w:rsidR="00EC116A" w:rsidRPr="00EC116A" w:rsidSect="00BA614C">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9B2B9" w14:textId="77777777" w:rsidR="009C1514" w:rsidRDefault="009C1514">
      <w:pPr>
        <w:spacing w:after="0" w:line="240" w:lineRule="auto"/>
      </w:pPr>
      <w:r>
        <w:separator/>
      </w:r>
    </w:p>
  </w:endnote>
  <w:endnote w:type="continuationSeparator" w:id="0">
    <w:p w14:paraId="46927418" w14:textId="77777777" w:rsidR="009C1514" w:rsidRDefault="009C1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9819" w14:textId="21C7D939" w:rsidR="00EB7527" w:rsidRDefault="00EB7527">
    <w:pPr>
      <w:pStyle w:val="Noga"/>
      <w:jc w:val="right"/>
    </w:pP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A9678" w14:textId="77777777" w:rsidR="009C1514" w:rsidRDefault="009C1514">
      <w:pPr>
        <w:spacing w:after="0" w:line="240" w:lineRule="auto"/>
      </w:pPr>
      <w:r>
        <w:separator/>
      </w:r>
    </w:p>
  </w:footnote>
  <w:footnote w:type="continuationSeparator" w:id="0">
    <w:p w14:paraId="0C1CC682" w14:textId="77777777" w:rsidR="009C1514" w:rsidRDefault="009C1514">
      <w:pPr>
        <w:spacing w:after="0" w:line="240" w:lineRule="auto"/>
      </w:pPr>
      <w:r>
        <w:continuationSeparator/>
      </w:r>
    </w:p>
  </w:footnote>
  <w:footnote w:id="1">
    <w:p w14:paraId="2617A675" w14:textId="77777777" w:rsidR="009F2170" w:rsidRPr="00EC116A" w:rsidRDefault="009F2170" w:rsidP="009F2170">
      <w:pPr>
        <w:pStyle w:val="Sprotnaopomba-besedilo"/>
        <w:rPr>
          <w:rFonts w:ascii="Calibri" w:hAnsi="Calibri" w:cs="Calibri"/>
        </w:rPr>
      </w:pPr>
      <w:r w:rsidRPr="00EC116A">
        <w:rPr>
          <w:rStyle w:val="Sprotnaopomba-sklic"/>
          <w:rFonts w:ascii="Calibri" w:hAnsi="Calibri" w:cs="Calibri"/>
        </w:rPr>
        <w:footnoteRef/>
      </w:r>
      <w:r w:rsidRPr="00EC116A">
        <w:rPr>
          <w:rFonts w:ascii="Calibri" w:hAnsi="Calibri" w:cs="Calibri"/>
        </w:rPr>
        <w:t xml:space="preserve"> Navesti registrirano dejavnost, povezano s predmetom javnega naročila, potrebno za izvedbo del, ki jih gospodarski subjekt prevzema v ponudbi..</w:t>
      </w:r>
    </w:p>
  </w:footnote>
  <w:footnote w:id="2">
    <w:p w14:paraId="7459A3E7" w14:textId="2C4B320E" w:rsidR="009F2170" w:rsidRPr="00EC116A" w:rsidRDefault="009F2170" w:rsidP="009F2170">
      <w:pPr>
        <w:pStyle w:val="Sprotnaopomba-besedilo"/>
        <w:rPr>
          <w:rFonts w:ascii="Calibri" w:hAnsi="Calibri" w:cs="Calibri"/>
        </w:rPr>
      </w:pPr>
      <w:r w:rsidRPr="00EC116A">
        <w:rPr>
          <w:rStyle w:val="Sprotnaopomba-sklic"/>
          <w:rFonts w:ascii="Calibri" w:hAnsi="Calibri" w:cs="Calibri"/>
        </w:rPr>
        <w:footnoteRef/>
      </w:r>
      <w:r w:rsidRPr="00EC116A">
        <w:rPr>
          <w:rFonts w:ascii="Calibri" w:hAnsi="Calibri" w:cs="Calibri"/>
        </w:rPr>
        <w:t xml:space="preserve"> Navesti številko TRR, na katerega se bo izvajalo plačilo po </w:t>
      </w:r>
      <w:r w:rsidR="005D6382" w:rsidRPr="00EC116A">
        <w:rPr>
          <w:rFonts w:ascii="Calibri" w:hAnsi="Calibri" w:cs="Calibri"/>
        </w:rPr>
        <w:t>pogodbi</w:t>
      </w:r>
      <w:r w:rsidRPr="00EC116A">
        <w:rPr>
          <w:rFonts w:ascii="Calibri" w:hAnsi="Calibri" w:cs="Calibri"/>
        </w:rPr>
        <w:t xml:space="preserve">. </w:t>
      </w:r>
    </w:p>
  </w:footnote>
  <w:footnote w:id="3">
    <w:p w14:paraId="2DF1C71C" w14:textId="77777777" w:rsidR="009F2170" w:rsidRPr="00EC116A" w:rsidRDefault="009F2170" w:rsidP="009F2170">
      <w:pPr>
        <w:pStyle w:val="Slog1"/>
        <w:tabs>
          <w:tab w:val="clear" w:pos="3030"/>
          <w:tab w:val="left" w:pos="708"/>
        </w:tabs>
        <w:ind w:left="0" w:firstLine="0"/>
        <w:rPr>
          <w:rFonts w:ascii="Calibri" w:hAnsi="Calibri" w:cs="Calibri"/>
        </w:rPr>
      </w:pPr>
      <w:r w:rsidRPr="00EC116A">
        <w:rPr>
          <w:rStyle w:val="Sprotnaopomba-sklic"/>
          <w:rFonts w:ascii="Calibri" w:hAnsi="Calibri" w:cs="Calibri"/>
        </w:rPr>
        <w:footnoteRef/>
      </w:r>
      <w:r w:rsidRPr="00EC116A">
        <w:rPr>
          <w:rFonts w:ascii="Calibri" w:hAnsi="Calibri" w:cs="Calibri"/>
        </w:rPr>
        <w:t xml:space="preserve"> </w:t>
      </w:r>
      <w:r w:rsidRPr="00EC116A">
        <w:rPr>
          <w:rFonts w:ascii="Calibri" w:hAnsi="Calibri" w:cs="Calibri"/>
          <w:sz w:val="20"/>
          <w:szCs w:val="20"/>
        </w:rPr>
        <w:t xml:space="preserve">Skladno s </w:t>
      </w:r>
      <w:hyperlink r:id="rId1" w:history="1">
        <w:r w:rsidRPr="00EC116A">
          <w:rPr>
            <w:rStyle w:val="Hiperpovezava"/>
            <w:rFonts w:ascii="Calibri" w:hAnsi="Calibri" w:cs="Calibri"/>
            <w:sz w:val="20"/>
            <w:szCs w:val="20"/>
          </w:rPr>
          <w:t>https://ec.europa.eu/docsroom/documents/42921/attachments/1/translations/sl/renditions/pdf</w:t>
        </w:r>
      </w:hyperlink>
      <w:r w:rsidRPr="00EC116A">
        <w:rPr>
          <w:rFonts w:ascii="Calibri" w:hAnsi="Calibri" w:cs="Calibri"/>
        </w:rPr>
        <w:t>.</w:t>
      </w:r>
    </w:p>
  </w:footnote>
  <w:footnote w:id="4">
    <w:p w14:paraId="2F70501E" w14:textId="77777777" w:rsidR="009F2170" w:rsidRPr="00247205" w:rsidRDefault="009F2170" w:rsidP="009F2170">
      <w:pPr>
        <w:pStyle w:val="Sprotnaopomba-besedilo"/>
        <w:rPr>
          <w:rFonts w:asciiTheme="minorHAnsi" w:hAnsiTheme="minorHAnsi" w:cstheme="minorHAnsi"/>
        </w:rPr>
      </w:pPr>
      <w:r w:rsidRPr="00EC116A">
        <w:rPr>
          <w:rStyle w:val="Sprotnaopomba-sklic"/>
          <w:rFonts w:ascii="Calibri" w:hAnsi="Calibri" w:cs="Calibri"/>
        </w:rPr>
        <w:footnoteRef/>
      </w:r>
      <w:r w:rsidRPr="00EC116A">
        <w:rPr>
          <w:rFonts w:ascii="Calibri" w:hAnsi="Calibri" w:cs="Calibr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F994" w14:textId="0C4824BB" w:rsidR="00BE4C61" w:rsidRPr="003C2F72" w:rsidRDefault="00EC116A" w:rsidP="003C2F72">
    <w:pPr>
      <w:pStyle w:val="Glava"/>
      <w:jc w:val="right"/>
      <w:rPr>
        <w:rFonts w:ascii="Calibri" w:hAnsi="Calibri" w:cs="Calibri"/>
        <w:i/>
        <w:iCs/>
        <w:sz w:val="20"/>
        <w:szCs w:val="20"/>
      </w:rPr>
    </w:pPr>
    <w:r>
      <w:rPr>
        <w:rFonts w:ascii="Calibri" w:hAnsi="Calibri" w:cs="Calibri"/>
        <w:i/>
        <w:iCs/>
        <w:color w:val="808080" w:themeColor="background1" w:themeShade="80"/>
        <w:sz w:val="20"/>
        <w:szCs w:val="20"/>
      </w:rPr>
      <w:t xml:space="preserve">Komunalno podjetje Ormož d.o.o., </w:t>
    </w:r>
    <w:r w:rsidR="006D6F88">
      <w:rPr>
        <w:rFonts w:ascii="Calibri" w:hAnsi="Calibri" w:cs="Calibri"/>
        <w:i/>
        <w:iCs/>
        <w:color w:val="808080" w:themeColor="background1" w:themeShade="80"/>
        <w:sz w:val="20"/>
        <w:szCs w:val="20"/>
      </w:rPr>
      <w:t xml:space="preserve">JN 1/2026 </w:t>
    </w:r>
    <w:r w:rsidR="003C2F72" w:rsidRPr="003C2F72">
      <w:rPr>
        <w:rFonts w:ascii="Calibri" w:hAnsi="Calibri" w:cs="Calibri"/>
        <w:i/>
        <w:iCs/>
        <w:color w:val="808080" w:themeColor="background1" w:themeShade="80"/>
        <w:sz w:val="20"/>
        <w:szCs w:val="20"/>
      </w:rPr>
      <w:t>-</w:t>
    </w:r>
    <w:r w:rsidR="006D6F88">
      <w:rPr>
        <w:rFonts w:ascii="Calibri" w:hAnsi="Calibri" w:cs="Calibri"/>
        <w:i/>
        <w:iCs/>
        <w:color w:val="808080" w:themeColor="background1" w:themeShade="80"/>
        <w:sz w:val="20"/>
        <w:szCs w:val="20"/>
      </w:rPr>
      <w:t xml:space="preserve"> </w:t>
    </w:r>
    <w:r w:rsidR="003C2F72" w:rsidRPr="003C2F72">
      <w:rPr>
        <w:rFonts w:ascii="Calibri" w:hAnsi="Calibri" w:cs="Calibri"/>
        <w:i/>
        <w:iCs/>
        <w:color w:val="808080" w:themeColor="background1" w:themeShade="80"/>
        <w:sz w:val="20"/>
        <w:szCs w:val="20"/>
      </w:rPr>
      <w:t xml:space="preserve">DNS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C68"/>
    <w:multiLevelType w:val="hybridMultilevel"/>
    <w:tmpl w:val="D44E48C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12643"/>
    <w:multiLevelType w:val="hybridMultilevel"/>
    <w:tmpl w:val="26607E58"/>
    <w:lvl w:ilvl="0" w:tplc="049AE15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1D47CB"/>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E63ACB"/>
    <w:multiLevelType w:val="hybridMultilevel"/>
    <w:tmpl w:val="653C09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0543EA"/>
    <w:multiLevelType w:val="hybridMultilevel"/>
    <w:tmpl w:val="B84E3F90"/>
    <w:lvl w:ilvl="0" w:tplc="A13E735A">
      <w:start w:val="2"/>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B07B1A"/>
    <w:multiLevelType w:val="hybridMultilevel"/>
    <w:tmpl w:val="2286D15A"/>
    <w:lvl w:ilvl="0" w:tplc="C9AA37B4">
      <w:start w:val="1"/>
      <w:numFmt w:val="bullet"/>
      <w:lvlText w:val="-"/>
      <w:lvlJc w:val="left"/>
      <w:pPr>
        <w:ind w:left="1080" w:hanging="360"/>
      </w:pPr>
      <w:rPr>
        <w:rFonts w:ascii="Arial" w:eastAsia="Times New Roman" w:hAnsi="Arial" w:cs="Arial" w:hint="default"/>
      </w:rPr>
    </w:lvl>
    <w:lvl w:ilvl="1" w:tplc="F5BE2CE0">
      <w:numFmt w:val="bullet"/>
      <w:lvlText w:val="•"/>
      <w:lvlJc w:val="left"/>
      <w:pPr>
        <w:ind w:left="2148" w:hanging="708"/>
      </w:pPr>
      <w:rPr>
        <w:rFonts w:ascii="Calibri" w:eastAsia="Calibri" w:hAnsi="Calibri"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7EF5252"/>
    <w:multiLevelType w:val="hybridMultilevel"/>
    <w:tmpl w:val="F5A096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EF8375C"/>
    <w:multiLevelType w:val="hybridMultilevel"/>
    <w:tmpl w:val="C016A3C8"/>
    <w:lvl w:ilvl="0" w:tplc="DD940600">
      <w:start w:val="1"/>
      <w:numFmt w:val="decimal"/>
      <w:lvlText w:val="(%1) "/>
      <w:lvlJc w:val="left"/>
      <w:pPr>
        <w:ind w:left="360" w:hanging="360"/>
      </w:pPr>
      <w:rPr>
        <w:rFonts w:ascii="Calibri" w:hAnsi="Calibri" w:cs="Calibr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EF1F95"/>
    <w:multiLevelType w:val="hybridMultilevel"/>
    <w:tmpl w:val="185E1318"/>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EE3777E"/>
    <w:multiLevelType w:val="hybridMultilevel"/>
    <w:tmpl w:val="8654AABA"/>
    <w:lvl w:ilvl="0" w:tplc="267012BC">
      <w:start w:val="1"/>
      <w:numFmt w:val="decimal"/>
      <w:lvlText w:val="(%1) "/>
      <w:lvlJc w:val="left"/>
      <w:pPr>
        <w:ind w:left="360" w:hanging="360"/>
      </w:pPr>
      <w:rPr>
        <w:rFonts w:ascii="Calibri" w:hAnsi="Calibri" w:cs="Calibri"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0C5CA0"/>
    <w:multiLevelType w:val="hybridMultilevel"/>
    <w:tmpl w:val="FD40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371153CC"/>
    <w:multiLevelType w:val="hybridMultilevel"/>
    <w:tmpl w:val="F3C09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532FE5"/>
    <w:multiLevelType w:val="hybridMultilevel"/>
    <w:tmpl w:val="1EC03564"/>
    <w:lvl w:ilvl="0" w:tplc="04240017">
      <w:start w:val="1"/>
      <w:numFmt w:val="lowerLetter"/>
      <w:lvlText w:val="%1)"/>
      <w:lvlJc w:val="left"/>
      <w:pPr>
        <w:ind w:left="717" w:hanging="360"/>
      </w:p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5"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3EC30F2F"/>
    <w:multiLevelType w:val="hybridMultilevel"/>
    <w:tmpl w:val="F5A096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50932C6"/>
    <w:multiLevelType w:val="hybridMultilevel"/>
    <w:tmpl w:val="F5A096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841BA4"/>
    <w:multiLevelType w:val="hybridMultilevel"/>
    <w:tmpl w:val="3656E6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5"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4F2A3647"/>
    <w:multiLevelType w:val="hybridMultilevel"/>
    <w:tmpl w:val="0B3689E8"/>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50AD4D03"/>
    <w:multiLevelType w:val="multilevel"/>
    <w:tmpl w:val="249012C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527D5272"/>
    <w:multiLevelType w:val="hybridMultilevel"/>
    <w:tmpl w:val="322E6D0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55044B77"/>
    <w:multiLevelType w:val="hybridMultilevel"/>
    <w:tmpl w:val="AFBAE3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4" w15:restartNumberingAfterBreak="0">
    <w:nsid w:val="56BC2BA7"/>
    <w:multiLevelType w:val="hybridMultilevel"/>
    <w:tmpl w:val="35C4EB96"/>
    <w:lvl w:ilvl="0" w:tplc="6D12B96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8A3757"/>
    <w:multiLevelType w:val="hybridMultilevel"/>
    <w:tmpl w:val="C9F8DC72"/>
    <w:lvl w:ilvl="0" w:tplc="B8623A16">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0070C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EAB04B8"/>
    <w:multiLevelType w:val="hybridMultilevel"/>
    <w:tmpl w:val="80ACD78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486C5E"/>
    <w:multiLevelType w:val="hybridMultilevel"/>
    <w:tmpl w:val="67B4FA86"/>
    <w:lvl w:ilvl="0" w:tplc="A75042D2">
      <w:start w:val="1"/>
      <w:numFmt w:val="decimal"/>
      <w:lvlText w:val="%1. "/>
      <w:lvlJc w:val="left"/>
      <w:rPr>
        <w:rFonts w:ascii="Calibri" w:hAnsi="Calibri" w:cs="Calibri" w:hint="default"/>
        <w:b w:val="0"/>
        <w:i w:val="0"/>
        <w:caps w:val="0"/>
        <w:strike w:val="0"/>
        <w:dstrike w:val="0"/>
        <w:vanish w:val="0"/>
        <w:webHidden w:val="0"/>
        <w:color w:val="000000"/>
        <w:sz w:val="22"/>
        <w:szCs w:val="22"/>
        <w:u w:val="none"/>
        <w:effect w:val="none"/>
        <w:vertAlign w:val="baseline"/>
        <w:specVanish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2"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9F3925"/>
    <w:multiLevelType w:val="hybridMultilevel"/>
    <w:tmpl w:val="FADA1A9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2A63D5B"/>
    <w:multiLevelType w:val="hybridMultilevel"/>
    <w:tmpl w:val="D65885F8"/>
    <w:lvl w:ilvl="0" w:tplc="AB62705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3E758F6"/>
    <w:multiLevelType w:val="hybridMultilevel"/>
    <w:tmpl w:val="DCAA1FF2"/>
    <w:lvl w:ilvl="0" w:tplc="FDB22C10">
      <w:start w:val="1"/>
      <w:numFmt w:val="decimal"/>
      <w:lvlText w:val="(%1) "/>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D510D4"/>
    <w:multiLevelType w:val="hybridMultilevel"/>
    <w:tmpl w:val="42B6C106"/>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53733BF"/>
    <w:multiLevelType w:val="hybridMultilevel"/>
    <w:tmpl w:val="E3BC3B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656530FA"/>
    <w:multiLevelType w:val="hybridMultilevel"/>
    <w:tmpl w:val="07B65570"/>
    <w:lvl w:ilvl="0" w:tplc="D6C856CA">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65844D84"/>
    <w:multiLevelType w:val="hybridMultilevel"/>
    <w:tmpl w:val="CDFA7336"/>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F5926DD8"/>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6EA86DDF"/>
    <w:multiLevelType w:val="hybridMultilevel"/>
    <w:tmpl w:val="26EEE55A"/>
    <w:lvl w:ilvl="0" w:tplc="54CECBFC">
      <w:start w:val="1"/>
      <w:numFmt w:val="decimal"/>
      <w:pStyle w:val="Tabela"/>
      <w:lvlText w:val="Tabela %1:"/>
      <w:lvlJc w:val="left"/>
      <w:pPr>
        <w:ind w:left="720" w:hanging="360"/>
      </w:pPr>
      <w:rPr>
        <w:rFonts w:hint="default"/>
        <w:color w:val="0070C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F920C44"/>
    <w:multiLevelType w:val="hybridMultilevel"/>
    <w:tmpl w:val="F5A096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A23532A"/>
    <w:multiLevelType w:val="hybridMultilevel"/>
    <w:tmpl w:val="820A216E"/>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8" w15:restartNumberingAfterBreak="0">
    <w:nsid w:val="7CFC291C"/>
    <w:multiLevelType w:val="hybridMultilevel"/>
    <w:tmpl w:val="B7EA2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4327369">
    <w:abstractNumId w:val="49"/>
  </w:num>
  <w:num w:numId="2" w16cid:durableId="1043168478">
    <w:abstractNumId w:val="25"/>
  </w:num>
  <w:num w:numId="3" w16cid:durableId="598828812">
    <w:abstractNumId w:val="58"/>
  </w:num>
  <w:num w:numId="4" w16cid:durableId="1427965310">
    <w:abstractNumId w:val="32"/>
  </w:num>
  <w:num w:numId="5" w16cid:durableId="1018434585">
    <w:abstractNumId w:val="85"/>
  </w:num>
  <w:num w:numId="6" w16cid:durableId="141583011">
    <w:abstractNumId w:val="57"/>
  </w:num>
  <w:num w:numId="7" w16cid:durableId="2058971334">
    <w:abstractNumId w:val="26"/>
  </w:num>
  <w:num w:numId="8" w16cid:durableId="392431605">
    <w:abstractNumId w:val="7"/>
  </w:num>
  <w:num w:numId="9" w16cid:durableId="742488821">
    <w:abstractNumId w:val="55"/>
  </w:num>
  <w:num w:numId="10" w16cid:durableId="1672484887">
    <w:abstractNumId w:val="11"/>
  </w:num>
  <w:num w:numId="11" w16cid:durableId="1594557772">
    <w:abstractNumId w:val="1"/>
  </w:num>
  <w:num w:numId="12" w16cid:durableId="1996180961">
    <w:abstractNumId w:val="15"/>
  </w:num>
  <w:num w:numId="13" w16cid:durableId="1970473717">
    <w:abstractNumId w:val="74"/>
  </w:num>
  <w:num w:numId="14" w16cid:durableId="1346781733">
    <w:abstractNumId w:val="6"/>
  </w:num>
  <w:num w:numId="15" w16cid:durableId="952052149">
    <w:abstractNumId w:val="87"/>
  </w:num>
  <w:num w:numId="16" w16cid:durableId="1710253097">
    <w:abstractNumId w:val="83"/>
  </w:num>
  <w:num w:numId="17" w16cid:durableId="1380863861">
    <w:abstractNumId w:val="2"/>
  </w:num>
  <w:num w:numId="18" w16cid:durableId="1306281068">
    <w:abstractNumId w:val="64"/>
  </w:num>
  <w:num w:numId="19" w16cid:durableId="1424717351">
    <w:abstractNumId w:val="10"/>
  </w:num>
  <w:num w:numId="20" w16cid:durableId="299314066">
    <w:abstractNumId w:val="50"/>
  </w:num>
  <w:num w:numId="21" w16cid:durableId="1775901985">
    <w:abstractNumId w:val="84"/>
  </w:num>
  <w:num w:numId="22" w16cid:durableId="219444162">
    <w:abstractNumId w:val="22"/>
  </w:num>
  <w:num w:numId="23" w16cid:durableId="1686243722">
    <w:abstractNumId w:val="19"/>
  </w:num>
  <w:num w:numId="24" w16cid:durableId="1968201623">
    <w:abstractNumId w:val="44"/>
  </w:num>
  <w:num w:numId="25" w16cid:durableId="124472943">
    <w:abstractNumId w:val="14"/>
  </w:num>
  <w:num w:numId="26" w16cid:durableId="1334991902">
    <w:abstractNumId w:val="69"/>
  </w:num>
  <w:num w:numId="27" w16cid:durableId="586115051">
    <w:abstractNumId w:val="82"/>
  </w:num>
  <w:num w:numId="28" w16cid:durableId="1232812436">
    <w:abstractNumId w:val="39"/>
  </w:num>
  <w:num w:numId="29" w16cid:durableId="2824083">
    <w:abstractNumId w:val="12"/>
  </w:num>
  <w:num w:numId="30" w16cid:durableId="842931990">
    <w:abstractNumId w:val="38"/>
  </w:num>
  <w:num w:numId="31" w16cid:durableId="1672945209">
    <w:abstractNumId w:val="79"/>
  </w:num>
  <w:num w:numId="32" w16cid:durableId="2054190727">
    <w:abstractNumId w:val="60"/>
  </w:num>
  <w:num w:numId="33" w16cid:durableId="1354957765">
    <w:abstractNumId w:val="80"/>
  </w:num>
  <w:num w:numId="34" w16cid:durableId="622229756">
    <w:abstractNumId w:val="42"/>
  </w:num>
  <w:num w:numId="35" w16cid:durableId="1641885639">
    <w:abstractNumId w:val="62"/>
  </w:num>
  <w:num w:numId="36" w16cid:durableId="740831146">
    <w:abstractNumId w:val="33"/>
  </w:num>
  <w:num w:numId="37" w16cid:durableId="1665814231">
    <w:abstractNumId w:val="21"/>
  </w:num>
  <w:num w:numId="38" w16cid:durableId="58602270">
    <w:abstractNumId w:val="17"/>
  </w:num>
  <w:num w:numId="39" w16cid:durableId="339741883">
    <w:abstractNumId w:val="71"/>
  </w:num>
  <w:num w:numId="40" w16cid:durableId="2094935928">
    <w:abstractNumId w:val="56"/>
  </w:num>
  <w:num w:numId="41" w16cid:durableId="475224787">
    <w:abstractNumId w:val="76"/>
  </w:num>
  <w:num w:numId="42" w16cid:durableId="764496020">
    <w:abstractNumId w:val="18"/>
  </w:num>
  <w:num w:numId="43" w16cid:durableId="650521295">
    <w:abstractNumId w:val="48"/>
  </w:num>
  <w:num w:numId="44" w16cid:durableId="2109546183">
    <w:abstractNumId w:val="27"/>
  </w:num>
  <w:num w:numId="45" w16cid:durableId="930545780">
    <w:abstractNumId w:val="75"/>
  </w:num>
  <w:num w:numId="46" w16cid:durableId="166485214">
    <w:abstractNumId w:val="45"/>
  </w:num>
  <w:num w:numId="47" w16cid:durableId="1887599554">
    <w:abstractNumId w:val="5"/>
  </w:num>
  <w:num w:numId="48" w16cid:durableId="1522012922">
    <w:abstractNumId w:val="46"/>
  </w:num>
  <w:num w:numId="49" w16cid:durableId="1496913992">
    <w:abstractNumId w:val="53"/>
  </w:num>
  <w:num w:numId="50" w16cid:durableId="1061947959">
    <w:abstractNumId w:val="47"/>
  </w:num>
  <w:num w:numId="51" w16cid:durableId="2101369702">
    <w:abstractNumId w:val="86"/>
  </w:num>
  <w:num w:numId="52" w16cid:durableId="821628771">
    <w:abstractNumId w:val="59"/>
  </w:num>
  <w:num w:numId="53" w16cid:durableId="1211070859">
    <w:abstractNumId w:val="67"/>
  </w:num>
  <w:num w:numId="54" w16cid:durableId="89785834">
    <w:abstractNumId w:val="63"/>
  </w:num>
  <w:num w:numId="55" w16cid:durableId="1288393262">
    <w:abstractNumId w:val="65"/>
  </w:num>
  <w:num w:numId="56" w16cid:durableId="766996749">
    <w:abstractNumId w:val="34"/>
  </w:num>
  <w:num w:numId="57" w16cid:durableId="885146417">
    <w:abstractNumId w:val="68"/>
  </w:num>
  <w:num w:numId="58" w16cid:durableId="621039170">
    <w:abstractNumId w:val="28"/>
  </w:num>
  <w:num w:numId="59" w16cid:durableId="1772512085">
    <w:abstractNumId w:val="31"/>
  </w:num>
  <w:num w:numId="60" w16cid:durableId="1194925544">
    <w:abstractNumId w:val="88"/>
  </w:num>
  <w:num w:numId="61" w16cid:durableId="643857436">
    <w:abstractNumId w:val="0"/>
  </w:num>
  <w:num w:numId="62" w16cid:durableId="243957413">
    <w:abstractNumId w:val="41"/>
  </w:num>
  <w:num w:numId="63" w16cid:durableId="2092924042">
    <w:abstractNumId w:val="8"/>
  </w:num>
  <w:num w:numId="64" w16cid:durableId="264306830">
    <w:abstractNumId w:val="30"/>
  </w:num>
  <w:num w:numId="65" w16cid:durableId="109514353">
    <w:abstractNumId w:val="35"/>
  </w:num>
  <w:num w:numId="66" w16cid:durableId="749231670">
    <w:abstractNumId w:val="81"/>
  </w:num>
  <w:num w:numId="67" w16cid:durableId="367264256">
    <w:abstractNumId w:val="29"/>
  </w:num>
  <w:num w:numId="68" w16cid:durableId="1502820509">
    <w:abstractNumId w:val="73"/>
  </w:num>
  <w:num w:numId="69" w16cid:durableId="530605081">
    <w:abstractNumId w:val="16"/>
  </w:num>
  <w:num w:numId="70" w16cid:durableId="1827015195">
    <w:abstractNumId w:val="23"/>
  </w:num>
  <w:num w:numId="71" w16cid:durableId="444926783">
    <w:abstractNumId w:val="72"/>
  </w:num>
  <w:num w:numId="72" w16cid:durableId="1254555661">
    <w:abstractNumId w:val="43"/>
  </w:num>
  <w:num w:numId="73" w16cid:durableId="1059133114">
    <w:abstractNumId w:val="52"/>
  </w:num>
  <w:num w:numId="74" w16cid:durableId="1265764922">
    <w:abstractNumId w:val="3"/>
  </w:num>
  <w:num w:numId="75" w16cid:durableId="1309479768">
    <w:abstractNumId w:val="13"/>
  </w:num>
  <w:num w:numId="76" w16cid:durableId="1930652294">
    <w:abstractNumId w:val="70"/>
  </w:num>
  <w:num w:numId="77" w16cid:durableId="1931891239">
    <w:abstractNumId w:val="24"/>
  </w:num>
  <w:num w:numId="78" w16cid:durableId="1204442192">
    <w:abstractNumId w:val="4"/>
  </w:num>
  <w:num w:numId="79" w16cid:durableId="1121461420">
    <w:abstractNumId w:val="51"/>
  </w:num>
  <w:num w:numId="80" w16cid:durableId="1038621802">
    <w:abstractNumId w:val="36"/>
  </w:num>
  <w:num w:numId="81" w16cid:durableId="1428192543">
    <w:abstractNumId w:val="77"/>
  </w:num>
  <w:num w:numId="82" w16cid:durableId="14587201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00596115">
    <w:abstractNumId w:val="54"/>
  </w:num>
  <w:num w:numId="84" w16cid:durableId="1602762528">
    <w:abstractNumId w:val="40"/>
  </w:num>
  <w:num w:numId="85" w16cid:durableId="839926356">
    <w:abstractNumId w:val="37"/>
  </w:num>
  <w:num w:numId="86" w16cid:durableId="824705903">
    <w:abstractNumId w:val="78"/>
  </w:num>
  <w:num w:numId="87" w16cid:durableId="2144497415">
    <w:abstractNumId w:val="66"/>
  </w:num>
  <w:num w:numId="88" w16cid:durableId="1551335056">
    <w:abstractNumId w:val="20"/>
  </w:num>
  <w:num w:numId="89" w16cid:durableId="607198721">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98Eo1sI9gv15WFYQz+KaAH0Ic28oXQGtEoKZj1M9q1K/gNmHgzp94tfTQLZNc1MV2XzEfsIpOGz6Yvp5KdvU9w==" w:salt="Bckl/6a09yHJr4rNJ6IPc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91F"/>
    <w:rsid w:val="00005F46"/>
    <w:rsid w:val="0000662E"/>
    <w:rsid w:val="000150FB"/>
    <w:rsid w:val="00021A10"/>
    <w:rsid w:val="0002271B"/>
    <w:rsid w:val="00023DE6"/>
    <w:rsid w:val="000263EB"/>
    <w:rsid w:val="00030BAA"/>
    <w:rsid w:val="0003135E"/>
    <w:rsid w:val="00031DE2"/>
    <w:rsid w:val="00034793"/>
    <w:rsid w:val="000352FA"/>
    <w:rsid w:val="000432BC"/>
    <w:rsid w:val="00043B6D"/>
    <w:rsid w:val="00043F24"/>
    <w:rsid w:val="000525C4"/>
    <w:rsid w:val="00054F61"/>
    <w:rsid w:val="00060395"/>
    <w:rsid w:val="00061119"/>
    <w:rsid w:val="00062BD6"/>
    <w:rsid w:val="00065186"/>
    <w:rsid w:val="00066E90"/>
    <w:rsid w:val="000707AC"/>
    <w:rsid w:val="00071B06"/>
    <w:rsid w:val="0007629E"/>
    <w:rsid w:val="00081DAC"/>
    <w:rsid w:val="000829DC"/>
    <w:rsid w:val="0008631C"/>
    <w:rsid w:val="00086442"/>
    <w:rsid w:val="00087852"/>
    <w:rsid w:val="00090A81"/>
    <w:rsid w:val="00091656"/>
    <w:rsid w:val="00095DFF"/>
    <w:rsid w:val="00097ECA"/>
    <w:rsid w:val="000A1842"/>
    <w:rsid w:val="000A2BA4"/>
    <w:rsid w:val="000A2D4D"/>
    <w:rsid w:val="000A5261"/>
    <w:rsid w:val="000A7F9B"/>
    <w:rsid w:val="000B07DB"/>
    <w:rsid w:val="000B526F"/>
    <w:rsid w:val="000B637E"/>
    <w:rsid w:val="000B79A4"/>
    <w:rsid w:val="000C1F56"/>
    <w:rsid w:val="000C4A54"/>
    <w:rsid w:val="000C4A60"/>
    <w:rsid w:val="000C598A"/>
    <w:rsid w:val="000D02BB"/>
    <w:rsid w:val="000D1838"/>
    <w:rsid w:val="000D2AF7"/>
    <w:rsid w:val="000D2E4B"/>
    <w:rsid w:val="000D2F84"/>
    <w:rsid w:val="000D476F"/>
    <w:rsid w:val="000D4BC1"/>
    <w:rsid w:val="000E14D7"/>
    <w:rsid w:val="000E1D6A"/>
    <w:rsid w:val="000E2DCE"/>
    <w:rsid w:val="000E2FD5"/>
    <w:rsid w:val="000E3408"/>
    <w:rsid w:val="000E69F7"/>
    <w:rsid w:val="000E7659"/>
    <w:rsid w:val="000E797C"/>
    <w:rsid w:val="000F0F6B"/>
    <w:rsid w:val="000F22CB"/>
    <w:rsid w:val="000F23F3"/>
    <w:rsid w:val="000F4424"/>
    <w:rsid w:val="000F55C5"/>
    <w:rsid w:val="000F6162"/>
    <w:rsid w:val="000F75FE"/>
    <w:rsid w:val="00101159"/>
    <w:rsid w:val="001058DC"/>
    <w:rsid w:val="00110103"/>
    <w:rsid w:val="00110BE1"/>
    <w:rsid w:val="00110DC1"/>
    <w:rsid w:val="0011302C"/>
    <w:rsid w:val="00114B87"/>
    <w:rsid w:val="001153C9"/>
    <w:rsid w:val="00115623"/>
    <w:rsid w:val="00116F5B"/>
    <w:rsid w:val="00120E3C"/>
    <w:rsid w:val="0012310E"/>
    <w:rsid w:val="00123A1D"/>
    <w:rsid w:val="00123A5E"/>
    <w:rsid w:val="00124E24"/>
    <w:rsid w:val="001250D8"/>
    <w:rsid w:val="0012591B"/>
    <w:rsid w:val="001316CF"/>
    <w:rsid w:val="001323AB"/>
    <w:rsid w:val="00136A15"/>
    <w:rsid w:val="00136F2F"/>
    <w:rsid w:val="001374C1"/>
    <w:rsid w:val="00140619"/>
    <w:rsid w:val="00140BAC"/>
    <w:rsid w:val="00141147"/>
    <w:rsid w:val="001412EE"/>
    <w:rsid w:val="00141A8A"/>
    <w:rsid w:val="00141AA9"/>
    <w:rsid w:val="00142E25"/>
    <w:rsid w:val="0014561D"/>
    <w:rsid w:val="00145E9C"/>
    <w:rsid w:val="00146D6F"/>
    <w:rsid w:val="00152ED2"/>
    <w:rsid w:val="00152F74"/>
    <w:rsid w:val="00153107"/>
    <w:rsid w:val="00154A39"/>
    <w:rsid w:val="00156080"/>
    <w:rsid w:val="0016039E"/>
    <w:rsid w:val="00161FA8"/>
    <w:rsid w:val="0016318E"/>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86BAC"/>
    <w:rsid w:val="00186E2A"/>
    <w:rsid w:val="001918C8"/>
    <w:rsid w:val="00193D34"/>
    <w:rsid w:val="001956A6"/>
    <w:rsid w:val="00197FDE"/>
    <w:rsid w:val="001A2007"/>
    <w:rsid w:val="001A4012"/>
    <w:rsid w:val="001A48F7"/>
    <w:rsid w:val="001B08BC"/>
    <w:rsid w:val="001B1B46"/>
    <w:rsid w:val="001B1C3D"/>
    <w:rsid w:val="001B244D"/>
    <w:rsid w:val="001B393D"/>
    <w:rsid w:val="001B438D"/>
    <w:rsid w:val="001B4636"/>
    <w:rsid w:val="001B5032"/>
    <w:rsid w:val="001B6537"/>
    <w:rsid w:val="001C4E4D"/>
    <w:rsid w:val="001C7D6A"/>
    <w:rsid w:val="001D036F"/>
    <w:rsid w:val="001D2E8E"/>
    <w:rsid w:val="001D33E5"/>
    <w:rsid w:val="001D341D"/>
    <w:rsid w:val="001D345C"/>
    <w:rsid w:val="001D4565"/>
    <w:rsid w:val="001D45C6"/>
    <w:rsid w:val="001E1CCA"/>
    <w:rsid w:val="001E1FE3"/>
    <w:rsid w:val="001E455F"/>
    <w:rsid w:val="001E78C5"/>
    <w:rsid w:val="001E7C73"/>
    <w:rsid w:val="001F2370"/>
    <w:rsid w:val="001F2A13"/>
    <w:rsid w:val="001F4654"/>
    <w:rsid w:val="001F6144"/>
    <w:rsid w:val="001F6315"/>
    <w:rsid w:val="00200033"/>
    <w:rsid w:val="00201F6B"/>
    <w:rsid w:val="00202335"/>
    <w:rsid w:val="00203CBE"/>
    <w:rsid w:val="002129DD"/>
    <w:rsid w:val="00212E21"/>
    <w:rsid w:val="0021378E"/>
    <w:rsid w:val="00214585"/>
    <w:rsid w:val="0022125E"/>
    <w:rsid w:val="002212B7"/>
    <w:rsid w:val="00222F54"/>
    <w:rsid w:val="0022306C"/>
    <w:rsid w:val="00224F60"/>
    <w:rsid w:val="00227286"/>
    <w:rsid w:val="00227948"/>
    <w:rsid w:val="00227D33"/>
    <w:rsid w:val="002310C1"/>
    <w:rsid w:val="0023237E"/>
    <w:rsid w:val="002336AA"/>
    <w:rsid w:val="00235CE1"/>
    <w:rsid w:val="0023650C"/>
    <w:rsid w:val="00240F21"/>
    <w:rsid w:val="00241DB2"/>
    <w:rsid w:val="00241E1B"/>
    <w:rsid w:val="0024246D"/>
    <w:rsid w:val="00244FBA"/>
    <w:rsid w:val="002452CD"/>
    <w:rsid w:val="00246D20"/>
    <w:rsid w:val="00250CD5"/>
    <w:rsid w:val="00251E51"/>
    <w:rsid w:val="00252215"/>
    <w:rsid w:val="00253AD4"/>
    <w:rsid w:val="002542FB"/>
    <w:rsid w:val="00254A97"/>
    <w:rsid w:val="00255C14"/>
    <w:rsid w:val="0025610F"/>
    <w:rsid w:val="00265854"/>
    <w:rsid w:val="002658C4"/>
    <w:rsid w:val="00270845"/>
    <w:rsid w:val="0027135A"/>
    <w:rsid w:val="0027177E"/>
    <w:rsid w:val="00271BD6"/>
    <w:rsid w:val="00273C6D"/>
    <w:rsid w:val="00276533"/>
    <w:rsid w:val="00285750"/>
    <w:rsid w:val="002879EB"/>
    <w:rsid w:val="002905F5"/>
    <w:rsid w:val="002910D6"/>
    <w:rsid w:val="002915D8"/>
    <w:rsid w:val="00291E92"/>
    <w:rsid w:val="002A0DAE"/>
    <w:rsid w:val="002A2ED6"/>
    <w:rsid w:val="002A397C"/>
    <w:rsid w:val="002A4B06"/>
    <w:rsid w:val="002A4CB8"/>
    <w:rsid w:val="002A507D"/>
    <w:rsid w:val="002A572C"/>
    <w:rsid w:val="002A77EF"/>
    <w:rsid w:val="002A7E05"/>
    <w:rsid w:val="002B0B43"/>
    <w:rsid w:val="002B0C2B"/>
    <w:rsid w:val="002B1557"/>
    <w:rsid w:val="002B2882"/>
    <w:rsid w:val="002B2A40"/>
    <w:rsid w:val="002B388B"/>
    <w:rsid w:val="002B759D"/>
    <w:rsid w:val="002C2096"/>
    <w:rsid w:val="002C224B"/>
    <w:rsid w:val="002C32AC"/>
    <w:rsid w:val="002C3F7F"/>
    <w:rsid w:val="002C6B52"/>
    <w:rsid w:val="002D04A0"/>
    <w:rsid w:val="002D0A72"/>
    <w:rsid w:val="002D226D"/>
    <w:rsid w:val="002D3F43"/>
    <w:rsid w:val="002D4B32"/>
    <w:rsid w:val="002D5A6F"/>
    <w:rsid w:val="002D720E"/>
    <w:rsid w:val="002D7C4D"/>
    <w:rsid w:val="002E2C3C"/>
    <w:rsid w:val="002E4868"/>
    <w:rsid w:val="002E5D9E"/>
    <w:rsid w:val="002E6269"/>
    <w:rsid w:val="002E65CA"/>
    <w:rsid w:val="002E6A92"/>
    <w:rsid w:val="002F25A3"/>
    <w:rsid w:val="002F2A17"/>
    <w:rsid w:val="002F30BA"/>
    <w:rsid w:val="002F3FFE"/>
    <w:rsid w:val="002F47B0"/>
    <w:rsid w:val="002F5576"/>
    <w:rsid w:val="00301328"/>
    <w:rsid w:val="00302B91"/>
    <w:rsid w:val="00302DE2"/>
    <w:rsid w:val="0030341C"/>
    <w:rsid w:val="00305921"/>
    <w:rsid w:val="00312A2D"/>
    <w:rsid w:val="0031319E"/>
    <w:rsid w:val="00314343"/>
    <w:rsid w:val="0031453F"/>
    <w:rsid w:val="003150CF"/>
    <w:rsid w:val="00315F24"/>
    <w:rsid w:val="00317F67"/>
    <w:rsid w:val="003222A7"/>
    <w:rsid w:val="00323C8B"/>
    <w:rsid w:val="00323DB0"/>
    <w:rsid w:val="00324B8C"/>
    <w:rsid w:val="003259A0"/>
    <w:rsid w:val="0033066D"/>
    <w:rsid w:val="00331328"/>
    <w:rsid w:val="0033272B"/>
    <w:rsid w:val="00333899"/>
    <w:rsid w:val="003349B7"/>
    <w:rsid w:val="00336637"/>
    <w:rsid w:val="003373F3"/>
    <w:rsid w:val="003402C0"/>
    <w:rsid w:val="00340E66"/>
    <w:rsid w:val="00342E57"/>
    <w:rsid w:val="0034613E"/>
    <w:rsid w:val="00350575"/>
    <w:rsid w:val="00351151"/>
    <w:rsid w:val="00352081"/>
    <w:rsid w:val="00353F2E"/>
    <w:rsid w:val="003603D4"/>
    <w:rsid w:val="0036353C"/>
    <w:rsid w:val="0036490E"/>
    <w:rsid w:val="00365706"/>
    <w:rsid w:val="00373594"/>
    <w:rsid w:val="00380668"/>
    <w:rsid w:val="00380894"/>
    <w:rsid w:val="00380EFA"/>
    <w:rsid w:val="003820C7"/>
    <w:rsid w:val="0038365D"/>
    <w:rsid w:val="00386C0D"/>
    <w:rsid w:val="00391488"/>
    <w:rsid w:val="00391542"/>
    <w:rsid w:val="00392CD9"/>
    <w:rsid w:val="003951FF"/>
    <w:rsid w:val="00397403"/>
    <w:rsid w:val="00397B55"/>
    <w:rsid w:val="003A0B59"/>
    <w:rsid w:val="003A0B7E"/>
    <w:rsid w:val="003A16AB"/>
    <w:rsid w:val="003A2188"/>
    <w:rsid w:val="003A7043"/>
    <w:rsid w:val="003B229E"/>
    <w:rsid w:val="003B2859"/>
    <w:rsid w:val="003B2D11"/>
    <w:rsid w:val="003B35A3"/>
    <w:rsid w:val="003B4841"/>
    <w:rsid w:val="003B7424"/>
    <w:rsid w:val="003B7A36"/>
    <w:rsid w:val="003B7DB1"/>
    <w:rsid w:val="003B7DCA"/>
    <w:rsid w:val="003C0ACB"/>
    <w:rsid w:val="003C2F72"/>
    <w:rsid w:val="003C3DEF"/>
    <w:rsid w:val="003C4638"/>
    <w:rsid w:val="003C4D13"/>
    <w:rsid w:val="003D28F9"/>
    <w:rsid w:val="003D39D5"/>
    <w:rsid w:val="003D3B6C"/>
    <w:rsid w:val="003D3C98"/>
    <w:rsid w:val="003D47A1"/>
    <w:rsid w:val="003D54AC"/>
    <w:rsid w:val="003D617A"/>
    <w:rsid w:val="003D72E6"/>
    <w:rsid w:val="003D7D7E"/>
    <w:rsid w:val="003E0A07"/>
    <w:rsid w:val="003E1ACF"/>
    <w:rsid w:val="003E29F0"/>
    <w:rsid w:val="003E42A0"/>
    <w:rsid w:val="003E54BC"/>
    <w:rsid w:val="003E5FB4"/>
    <w:rsid w:val="003E6857"/>
    <w:rsid w:val="003F17D4"/>
    <w:rsid w:val="003F1FC3"/>
    <w:rsid w:val="004032D0"/>
    <w:rsid w:val="004044EB"/>
    <w:rsid w:val="004064CA"/>
    <w:rsid w:val="00407548"/>
    <w:rsid w:val="00413346"/>
    <w:rsid w:val="004164E3"/>
    <w:rsid w:val="00422958"/>
    <w:rsid w:val="00423637"/>
    <w:rsid w:val="0042431D"/>
    <w:rsid w:val="004243C6"/>
    <w:rsid w:val="00424720"/>
    <w:rsid w:val="0042732A"/>
    <w:rsid w:val="00432208"/>
    <w:rsid w:val="004324A0"/>
    <w:rsid w:val="004332B3"/>
    <w:rsid w:val="00433D2F"/>
    <w:rsid w:val="00434AE7"/>
    <w:rsid w:val="00435D4C"/>
    <w:rsid w:val="00436D62"/>
    <w:rsid w:val="004373E6"/>
    <w:rsid w:val="00437935"/>
    <w:rsid w:val="00437CE9"/>
    <w:rsid w:val="0044061C"/>
    <w:rsid w:val="00440FD9"/>
    <w:rsid w:val="0044263C"/>
    <w:rsid w:val="0044333A"/>
    <w:rsid w:val="00444573"/>
    <w:rsid w:val="0044669E"/>
    <w:rsid w:val="0045041D"/>
    <w:rsid w:val="00450673"/>
    <w:rsid w:val="00451D0A"/>
    <w:rsid w:val="00454AFE"/>
    <w:rsid w:val="00454BE6"/>
    <w:rsid w:val="00456A36"/>
    <w:rsid w:val="00456CD8"/>
    <w:rsid w:val="0045716A"/>
    <w:rsid w:val="004617E4"/>
    <w:rsid w:val="00464CC7"/>
    <w:rsid w:val="00467688"/>
    <w:rsid w:val="00471D97"/>
    <w:rsid w:val="00472AF8"/>
    <w:rsid w:val="00476288"/>
    <w:rsid w:val="00480C70"/>
    <w:rsid w:val="0048152C"/>
    <w:rsid w:val="00481554"/>
    <w:rsid w:val="00483C63"/>
    <w:rsid w:val="00483E15"/>
    <w:rsid w:val="004852F9"/>
    <w:rsid w:val="00487499"/>
    <w:rsid w:val="00487981"/>
    <w:rsid w:val="00487AA7"/>
    <w:rsid w:val="00493135"/>
    <w:rsid w:val="00494BC9"/>
    <w:rsid w:val="00497F6C"/>
    <w:rsid w:val="004A4912"/>
    <w:rsid w:val="004A7664"/>
    <w:rsid w:val="004B20D4"/>
    <w:rsid w:val="004B2925"/>
    <w:rsid w:val="004B45B6"/>
    <w:rsid w:val="004C030A"/>
    <w:rsid w:val="004C0577"/>
    <w:rsid w:val="004C0683"/>
    <w:rsid w:val="004C15E5"/>
    <w:rsid w:val="004C2D1D"/>
    <w:rsid w:val="004C33A4"/>
    <w:rsid w:val="004C4251"/>
    <w:rsid w:val="004C5B9C"/>
    <w:rsid w:val="004C6F0A"/>
    <w:rsid w:val="004D0BC0"/>
    <w:rsid w:val="004D1560"/>
    <w:rsid w:val="004D1CDC"/>
    <w:rsid w:val="004D36F0"/>
    <w:rsid w:val="004E00EA"/>
    <w:rsid w:val="004E40BB"/>
    <w:rsid w:val="004E4261"/>
    <w:rsid w:val="004E53CE"/>
    <w:rsid w:val="004E7EF4"/>
    <w:rsid w:val="004F08B0"/>
    <w:rsid w:val="004F1575"/>
    <w:rsid w:val="004F3916"/>
    <w:rsid w:val="004F4411"/>
    <w:rsid w:val="004F796D"/>
    <w:rsid w:val="004F7F9F"/>
    <w:rsid w:val="00500FA1"/>
    <w:rsid w:val="00501DD2"/>
    <w:rsid w:val="005049FC"/>
    <w:rsid w:val="00507612"/>
    <w:rsid w:val="005100C3"/>
    <w:rsid w:val="00512CB5"/>
    <w:rsid w:val="00513DD4"/>
    <w:rsid w:val="005140A2"/>
    <w:rsid w:val="00515464"/>
    <w:rsid w:val="005168F7"/>
    <w:rsid w:val="00521ACC"/>
    <w:rsid w:val="005269FE"/>
    <w:rsid w:val="00526B96"/>
    <w:rsid w:val="0053073A"/>
    <w:rsid w:val="0053287F"/>
    <w:rsid w:val="00532FE8"/>
    <w:rsid w:val="0053329A"/>
    <w:rsid w:val="00533FF1"/>
    <w:rsid w:val="005349FF"/>
    <w:rsid w:val="00543341"/>
    <w:rsid w:val="005438E0"/>
    <w:rsid w:val="0055230F"/>
    <w:rsid w:val="00552538"/>
    <w:rsid w:val="00556EF0"/>
    <w:rsid w:val="00557143"/>
    <w:rsid w:val="005571A4"/>
    <w:rsid w:val="00557EB6"/>
    <w:rsid w:val="00560828"/>
    <w:rsid w:val="00560975"/>
    <w:rsid w:val="0056166D"/>
    <w:rsid w:val="00561E4F"/>
    <w:rsid w:val="00563C91"/>
    <w:rsid w:val="005660A1"/>
    <w:rsid w:val="00566D2E"/>
    <w:rsid w:val="00566FB8"/>
    <w:rsid w:val="00567448"/>
    <w:rsid w:val="0057239D"/>
    <w:rsid w:val="005755D8"/>
    <w:rsid w:val="00576BD7"/>
    <w:rsid w:val="00580482"/>
    <w:rsid w:val="00583538"/>
    <w:rsid w:val="00584981"/>
    <w:rsid w:val="005868F6"/>
    <w:rsid w:val="00586E56"/>
    <w:rsid w:val="005875C6"/>
    <w:rsid w:val="00590750"/>
    <w:rsid w:val="005920EA"/>
    <w:rsid w:val="005932FA"/>
    <w:rsid w:val="00593961"/>
    <w:rsid w:val="00594336"/>
    <w:rsid w:val="00594C5D"/>
    <w:rsid w:val="00594EBC"/>
    <w:rsid w:val="00595A60"/>
    <w:rsid w:val="0059664F"/>
    <w:rsid w:val="00596AB5"/>
    <w:rsid w:val="005A3279"/>
    <w:rsid w:val="005A33A6"/>
    <w:rsid w:val="005A6038"/>
    <w:rsid w:val="005B28FC"/>
    <w:rsid w:val="005B32C1"/>
    <w:rsid w:val="005B3DB4"/>
    <w:rsid w:val="005B6290"/>
    <w:rsid w:val="005B7196"/>
    <w:rsid w:val="005C19E2"/>
    <w:rsid w:val="005C1ED0"/>
    <w:rsid w:val="005C3256"/>
    <w:rsid w:val="005C6137"/>
    <w:rsid w:val="005C7737"/>
    <w:rsid w:val="005C7A92"/>
    <w:rsid w:val="005C7EAB"/>
    <w:rsid w:val="005D1F92"/>
    <w:rsid w:val="005D29CA"/>
    <w:rsid w:val="005D5534"/>
    <w:rsid w:val="005D6382"/>
    <w:rsid w:val="005D6DEC"/>
    <w:rsid w:val="005E09EE"/>
    <w:rsid w:val="005E0F8E"/>
    <w:rsid w:val="005E38CA"/>
    <w:rsid w:val="005E4398"/>
    <w:rsid w:val="005E4DA0"/>
    <w:rsid w:val="005E7933"/>
    <w:rsid w:val="005F0521"/>
    <w:rsid w:val="005F1DFF"/>
    <w:rsid w:val="005F1F89"/>
    <w:rsid w:val="005F24F6"/>
    <w:rsid w:val="005F3778"/>
    <w:rsid w:val="005F379E"/>
    <w:rsid w:val="005F45FD"/>
    <w:rsid w:val="005F58D6"/>
    <w:rsid w:val="005F7C9C"/>
    <w:rsid w:val="00600196"/>
    <w:rsid w:val="00600846"/>
    <w:rsid w:val="00600B00"/>
    <w:rsid w:val="00600E10"/>
    <w:rsid w:val="0060151D"/>
    <w:rsid w:val="0060246D"/>
    <w:rsid w:val="00604F84"/>
    <w:rsid w:val="00606A22"/>
    <w:rsid w:val="006079C4"/>
    <w:rsid w:val="00611619"/>
    <w:rsid w:val="00611626"/>
    <w:rsid w:val="00611877"/>
    <w:rsid w:val="006124AB"/>
    <w:rsid w:val="00614C77"/>
    <w:rsid w:val="006204E6"/>
    <w:rsid w:val="00621487"/>
    <w:rsid w:val="00622747"/>
    <w:rsid w:val="00622C74"/>
    <w:rsid w:val="00624FBD"/>
    <w:rsid w:val="0062516D"/>
    <w:rsid w:val="00625B10"/>
    <w:rsid w:val="0062630E"/>
    <w:rsid w:val="006301F8"/>
    <w:rsid w:val="00631F4E"/>
    <w:rsid w:val="00633A8B"/>
    <w:rsid w:val="0063461F"/>
    <w:rsid w:val="00634C19"/>
    <w:rsid w:val="00634D0E"/>
    <w:rsid w:val="006429A0"/>
    <w:rsid w:val="006459D3"/>
    <w:rsid w:val="00646438"/>
    <w:rsid w:val="006464E5"/>
    <w:rsid w:val="006469BB"/>
    <w:rsid w:val="00655291"/>
    <w:rsid w:val="00656918"/>
    <w:rsid w:val="00660002"/>
    <w:rsid w:val="00663B32"/>
    <w:rsid w:val="00667858"/>
    <w:rsid w:val="00671253"/>
    <w:rsid w:val="006725D7"/>
    <w:rsid w:val="00674263"/>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A592A"/>
    <w:rsid w:val="006A7936"/>
    <w:rsid w:val="006B08FF"/>
    <w:rsid w:val="006B0A50"/>
    <w:rsid w:val="006B46B1"/>
    <w:rsid w:val="006B4AEB"/>
    <w:rsid w:val="006C1ED8"/>
    <w:rsid w:val="006C4D2E"/>
    <w:rsid w:val="006C7FBF"/>
    <w:rsid w:val="006D156D"/>
    <w:rsid w:val="006D2079"/>
    <w:rsid w:val="006D5AF4"/>
    <w:rsid w:val="006D69A5"/>
    <w:rsid w:val="006D6F88"/>
    <w:rsid w:val="006D6FDF"/>
    <w:rsid w:val="006D77AF"/>
    <w:rsid w:val="006E1391"/>
    <w:rsid w:val="006E36F3"/>
    <w:rsid w:val="006E6124"/>
    <w:rsid w:val="006E6D2C"/>
    <w:rsid w:val="006E72F8"/>
    <w:rsid w:val="006E7DAD"/>
    <w:rsid w:val="006F05D1"/>
    <w:rsid w:val="006F0B12"/>
    <w:rsid w:val="006F0B58"/>
    <w:rsid w:val="006F0B68"/>
    <w:rsid w:val="006F248F"/>
    <w:rsid w:val="006F2830"/>
    <w:rsid w:val="006F30AA"/>
    <w:rsid w:val="006F439A"/>
    <w:rsid w:val="006F5400"/>
    <w:rsid w:val="006F5645"/>
    <w:rsid w:val="006F6AEA"/>
    <w:rsid w:val="007008D3"/>
    <w:rsid w:val="00700E49"/>
    <w:rsid w:val="00701CD1"/>
    <w:rsid w:val="00703109"/>
    <w:rsid w:val="0070609C"/>
    <w:rsid w:val="0071105B"/>
    <w:rsid w:val="00711203"/>
    <w:rsid w:val="0071123E"/>
    <w:rsid w:val="00713D2B"/>
    <w:rsid w:val="00716654"/>
    <w:rsid w:val="00716902"/>
    <w:rsid w:val="00716A41"/>
    <w:rsid w:val="00716D0D"/>
    <w:rsid w:val="007170FD"/>
    <w:rsid w:val="00717B74"/>
    <w:rsid w:val="007202B6"/>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464CC"/>
    <w:rsid w:val="00752A5F"/>
    <w:rsid w:val="007614D8"/>
    <w:rsid w:val="00761CD9"/>
    <w:rsid w:val="00762364"/>
    <w:rsid w:val="00766931"/>
    <w:rsid w:val="00766A60"/>
    <w:rsid w:val="0076751E"/>
    <w:rsid w:val="00780C30"/>
    <w:rsid w:val="00783F90"/>
    <w:rsid w:val="00784A6B"/>
    <w:rsid w:val="007860D1"/>
    <w:rsid w:val="00787AF7"/>
    <w:rsid w:val="00787FE4"/>
    <w:rsid w:val="00790253"/>
    <w:rsid w:val="00791CC7"/>
    <w:rsid w:val="00792C45"/>
    <w:rsid w:val="0079300D"/>
    <w:rsid w:val="007954D5"/>
    <w:rsid w:val="00796E44"/>
    <w:rsid w:val="00797144"/>
    <w:rsid w:val="007A0B00"/>
    <w:rsid w:val="007A0DD9"/>
    <w:rsid w:val="007A25FA"/>
    <w:rsid w:val="007A40B5"/>
    <w:rsid w:val="007A533C"/>
    <w:rsid w:val="007A5427"/>
    <w:rsid w:val="007A71CC"/>
    <w:rsid w:val="007B0BEC"/>
    <w:rsid w:val="007B0E53"/>
    <w:rsid w:val="007B1F30"/>
    <w:rsid w:val="007B65ED"/>
    <w:rsid w:val="007B6A71"/>
    <w:rsid w:val="007C0E3A"/>
    <w:rsid w:val="007C0EDD"/>
    <w:rsid w:val="007C20CE"/>
    <w:rsid w:val="007C6B2E"/>
    <w:rsid w:val="007C7C90"/>
    <w:rsid w:val="007D0629"/>
    <w:rsid w:val="007D4677"/>
    <w:rsid w:val="007D5227"/>
    <w:rsid w:val="007E28D9"/>
    <w:rsid w:val="007E3D15"/>
    <w:rsid w:val="007E6E6C"/>
    <w:rsid w:val="007E7EB1"/>
    <w:rsid w:val="007F009D"/>
    <w:rsid w:val="007F596F"/>
    <w:rsid w:val="008020CB"/>
    <w:rsid w:val="008056AA"/>
    <w:rsid w:val="00805787"/>
    <w:rsid w:val="00806898"/>
    <w:rsid w:val="008071A3"/>
    <w:rsid w:val="008105DE"/>
    <w:rsid w:val="0081223D"/>
    <w:rsid w:val="00813D6C"/>
    <w:rsid w:val="00814953"/>
    <w:rsid w:val="00817783"/>
    <w:rsid w:val="00820DC1"/>
    <w:rsid w:val="00820EFA"/>
    <w:rsid w:val="00824F03"/>
    <w:rsid w:val="00826156"/>
    <w:rsid w:val="00827B8E"/>
    <w:rsid w:val="0083029F"/>
    <w:rsid w:val="008305FD"/>
    <w:rsid w:val="00830A8C"/>
    <w:rsid w:val="008320BD"/>
    <w:rsid w:val="00832F6C"/>
    <w:rsid w:val="00833173"/>
    <w:rsid w:val="00833B1E"/>
    <w:rsid w:val="00835C1B"/>
    <w:rsid w:val="00844C1D"/>
    <w:rsid w:val="00844E99"/>
    <w:rsid w:val="0084766A"/>
    <w:rsid w:val="008507C7"/>
    <w:rsid w:val="00853FD3"/>
    <w:rsid w:val="008579C7"/>
    <w:rsid w:val="0086145F"/>
    <w:rsid w:val="00864157"/>
    <w:rsid w:val="00864A73"/>
    <w:rsid w:val="00864D24"/>
    <w:rsid w:val="00865F53"/>
    <w:rsid w:val="00866075"/>
    <w:rsid w:val="00870678"/>
    <w:rsid w:val="008708AC"/>
    <w:rsid w:val="00870AE2"/>
    <w:rsid w:val="00880385"/>
    <w:rsid w:val="008808F3"/>
    <w:rsid w:val="00880C04"/>
    <w:rsid w:val="00881C1A"/>
    <w:rsid w:val="00883977"/>
    <w:rsid w:val="00883F2E"/>
    <w:rsid w:val="008850F2"/>
    <w:rsid w:val="0089171A"/>
    <w:rsid w:val="0089315F"/>
    <w:rsid w:val="00894E89"/>
    <w:rsid w:val="00895F21"/>
    <w:rsid w:val="00896243"/>
    <w:rsid w:val="008A101A"/>
    <w:rsid w:val="008A179D"/>
    <w:rsid w:val="008A1F6F"/>
    <w:rsid w:val="008A2AB1"/>
    <w:rsid w:val="008A3F99"/>
    <w:rsid w:val="008A6B8F"/>
    <w:rsid w:val="008A7D3D"/>
    <w:rsid w:val="008B0712"/>
    <w:rsid w:val="008B087C"/>
    <w:rsid w:val="008B1339"/>
    <w:rsid w:val="008B1601"/>
    <w:rsid w:val="008B31A7"/>
    <w:rsid w:val="008B7910"/>
    <w:rsid w:val="008C06E1"/>
    <w:rsid w:val="008C0D86"/>
    <w:rsid w:val="008C2F0D"/>
    <w:rsid w:val="008C4B46"/>
    <w:rsid w:val="008C4EA2"/>
    <w:rsid w:val="008C6AA3"/>
    <w:rsid w:val="008C6B54"/>
    <w:rsid w:val="008C72A7"/>
    <w:rsid w:val="008C7D1A"/>
    <w:rsid w:val="008D1280"/>
    <w:rsid w:val="008D165D"/>
    <w:rsid w:val="008D174A"/>
    <w:rsid w:val="008D2CFD"/>
    <w:rsid w:val="008D3456"/>
    <w:rsid w:val="008D55DD"/>
    <w:rsid w:val="008D5F85"/>
    <w:rsid w:val="008D6D60"/>
    <w:rsid w:val="008D7544"/>
    <w:rsid w:val="008D7D54"/>
    <w:rsid w:val="008E024B"/>
    <w:rsid w:val="008E357D"/>
    <w:rsid w:val="008E4BC5"/>
    <w:rsid w:val="008E4C87"/>
    <w:rsid w:val="008E777A"/>
    <w:rsid w:val="008F0276"/>
    <w:rsid w:val="008F1BFD"/>
    <w:rsid w:val="008F1FFC"/>
    <w:rsid w:val="008F4FC3"/>
    <w:rsid w:val="008F53AB"/>
    <w:rsid w:val="008F7D74"/>
    <w:rsid w:val="00900869"/>
    <w:rsid w:val="009024E0"/>
    <w:rsid w:val="00902AD5"/>
    <w:rsid w:val="00904750"/>
    <w:rsid w:val="009130D6"/>
    <w:rsid w:val="00916B3E"/>
    <w:rsid w:val="00920B7E"/>
    <w:rsid w:val="009211F9"/>
    <w:rsid w:val="0092270B"/>
    <w:rsid w:val="009241A1"/>
    <w:rsid w:val="00924223"/>
    <w:rsid w:val="0093208A"/>
    <w:rsid w:val="00932559"/>
    <w:rsid w:val="009354EB"/>
    <w:rsid w:val="00935A06"/>
    <w:rsid w:val="009368DE"/>
    <w:rsid w:val="009402F9"/>
    <w:rsid w:val="00940651"/>
    <w:rsid w:val="00940B59"/>
    <w:rsid w:val="009420E2"/>
    <w:rsid w:val="00942B4A"/>
    <w:rsid w:val="0094320E"/>
    <w:rsid w:val="0094438F"/>
    <w:rsid w:val="00946191"/>
    <w:rsid w:val="00950DAE"/>
    <w:rsid w:val="00951D48"/>
    <w:rsid w:val="00952009"/>
    <w:rsid w:val="00954F33"/>
    <w:rsid w:val="009576A8"/>
    <w:rsid w:val="009576AA"/>
    <w:rsid w:val="0096002B"/>
    <w:rsid w:val="00960A0C"/>
    <w:rsid w:val="00960FEA"/>
    <w:rsid w:val="00962A23"/>
    <w:rsid w:val="00963E2F"/>
    <w:rsid w:val="00964438"/>
    <w:rsid w:val="0096654A"/>
    <w:rsid w:val="00967633"/>
    <w:rsid w:val="00967BA7"/>
    <w:rsid w:val="00971882"/>
    <w:rsid w:val="009721A5"/>
    <w:rsid w:val="00972960"/>
    <w:rsid w:val="00977250"/>
    <w:rsid w:val="00980B1E"/>
    <w:rsid w:val="00980C20"/>
    <w:rsid w:val="00981ACA"/>
    <w:rsid w:val="0098254D"/>
    <w:rsid w:val="0098298A"/>
    <w:rsid w:val="00983CED"/>
    <w:rsid w:val="00986017"/>
    <w:rsid w:val="009874CD"/>
    <w:rsid w:val="009874F7"/>
    <w:rsid w:val="009904C7"/>
    <w:rsid w:val="00991171"/>
    <w:rsid w:val="00991410"/>
    <w:rsid w:val="009933BE"/>
    <w:rsid w:val="0099457B"/>
    <w:rsid w:val="00994A84"/>
    <w:rsid w:val="009955B1"/>
    <w:rsid w:val="00995D87"/>
    <w:rsid w:val="00996A61"/>
    <w:rsid w:val="00997A90"/>
    <w:rsid w:val="009A0479"/>
    <w:rsid w:val="009A196B"/>
    <w:rsid w:val="009A3277"/>
    <w:rsid w:val="009A4C7B"/>
    <w:rsid w:val="009A4D00"/>
    <w:rsid w:val="009A6843"/>
    <w:rsid w:val="009B0B12"/>
    <w:rsid w:val="009B359C"/>
    <w:rsid w:val="009B58FC"/>
    <w:rsid w:val="009B6CCC"/>
    <w:rsid w:val="009C1514"/>
    <w:rsid w:val="009C2CBE"/>
    <w:rsid w:val="009C52BD"/>
    <w:rsid w:val="009C53AC"/>
    <w:rsid w:val="009C725D"/>
    <w:rsid w:val="009D0445"/>
    <w:rsid w:val="009D38DE"/>
    <w:rsid w:val="009D6B09"/>
    <w:rsid w:val="009E07E9"/>
    <w:rsid w:val="009E0A45"/>
    <w:rsid w:val="009E12DE"/>
    <w:rsid w:val="009F18CB"/>
    <w:rsid w:val="009F2170"/>
    <w:rsid w:val="009F6AFD"/>
    <w:rsid w:val="00A01D6C"/>
    <w:rsid w:val="00A01DDC"/>
    <w:rsid w:val="00A042C3"/>
    <w:rsid w:val="00A05B7E"/>
    <w:rsid w:val="00A1094E"/>
    <w:rsid w:val="00A119AB"/>
    <w:rsid w:val="00A121FA"/>
    <w:rsid w:val="00A12A69"/>
    <w:rsid w:val="00A1331E"/>
    <w:rsid w:val="00A13CD3"/>
    <w:rsid w:val="00A13D72"/>
    <w:rsid w:val="00A142BB"/>
    <w:rsid w:val="00A14FC8"/>
    <w:rsid w:val="00A15116"/>
    <w:rsid w:val="00A157B7"/>
    <w:rsid w:val="00A16367"/>
    <w:rsid w:val="00A163A7"/>
    <w:rsid w:val="00A21F38"/>
    <w:rsid w:val="00A22DB4"/>
    <w:rsid w:val="00A26A2F"/>
    <w:rsid w:val="00A31A43"/>
    <w:rsid w:val="00A32FBD"/>
    <w:rsid w:val="00A364D1"/>
    <w:rsid w:val="00A4198F"/>
    <w:rsid w:val="00A42F5F"/>
    <w:rsid w:val="00A43A06"/>
    <w:rsid w:val="00A44106"/>
    <w:rsid w:val="00A45741"/>
    <w:rsid w:val="00A479A4"/>
    <w:rsid w:val="00A50F2C"/>
    <w:rsid w:val="00A53A1E"/>
    <w:rsid w:val="00A55AFC"/>
    <w:rsid w:val="00A57C02"/>
    <w:rsid w:val="00A57C47"/>
    <w:rsid w:val="00A617A8"/>
    <w:rsid w:val="00A64989"/>
    <w:rsid w:val="00A651DD"/>
    <w:rsid w:val="00A65ADD"/>
    <w:rsid w:val="00A667E8"/>
    <w:rsid w:val="00A70766"/>
    <w:rsid w:val="00A7132C"/>
    <w:rsid w:val="00A80F94"/>
    <w:rsid w:val="00A82029"/>
    <w:rsid w:val="00A82677"/>
    <w:rsid w:val="00A84038"/>
    <w:rsid w:val="00A84434"/>
    <w:rsid w:val="00A85033"/>
    <w:rsid w:val="00A86591"/>
    <w:rsid w:val="00A87C7D"/>
    <w:rsid w:val="00A93FDD"/>
    <w:rsid w:val="00A94797"/>
    <w:rsid w:val="00A94BD7"/>
    <w:rsid w:val="00A94C10"/>
    <w:rsid w:val="00A9685B"/>
    <w:rsid w:val="00A97F5F"/>
    <w:rsid w:val="00AA1D88"/>
    <w:rsid w:val="00AA2AB1"/>
    <w:rsid w:val="00AA3314"/>
    <w:rsid w:val="00AA6272"/>
    <w:rsid w:val="00AA7142"/>
    <w:rsid w:val="00AB0178"/>
    <w:rsid w:val="00AB52A1"/>
    <w:rsid w:val="00AB53E8"/>
    <w:rsid w:val="00AB679C"/>
    <w:rsid w:val="00AB719F"/>
    <w:rsid w:val="00AC1A91"/>
    <w:rsid w:val="00AC3343"/>
    <w:rsid w:val="00AC3753"/>
    <w:rsid w:val="00AC5E50"/>
    <w:rsid w:val="00AD0C18"/>
    <w:rsid w:val="00AD496B"/>
    <w:rsid w:val="00AE09E4"/>
    <w:rsid w:val="00AE1464"/>
    <w:rsid w:val="00AE25E1"/>
    <w:rsid w:val="00AE416B"/>
    <w:rsid w:val="00AE42CC"/>
    <w:rsid w:val="00AE5786"/>
    <w:rsid w:val="00AF00E0"/>
    <w:rsid w:val="00AF0553"/>
    <w:rsid w:val="00AF42F9"/>
    <w:rsid w:val="00AF66B8"/>
    <w:rsid w:val="00AF7BA7"/>
    <w:rsid w:val="00B01EAD"/>
    <w:rsid w:val="00B04A41"/>
    <w:rsid w:val="00B06408"/>
    <w:rsid w:val="00B1051B"/>
    <w:rsid w:val="00B10761"/>
    <w:rsid w:val="00B11B5F"/>
    <w:rsid w:val="00B11EDD"/>
    <w:rsid w:val="00B13158"/>
    <w:rsid w:val="00B152F4"/>
    <w:rsid w:val="00B156D7"/>
    <w:rsid w:val="00B16655"/>
    <w:rsid w:val="00B16E4A"/>
    <w:rsid w:val="00B21497"/>
    <w:rsid w:val="00B21FBF"/>
    <w:rsid w:val="00B24803"/>
    <w:rsid w:val="00B2781B"/>
    <w:rsid w:val="00B27EC9"/>
    <w:rsid w:val="00B31391"/>
    <w:rsid w:val="00B31B93"/>
    <w:rsid w:val="00B32151"/>
    <w:rsid w:val="00B335FB"/>
    <w:rsid w:val="00B36DD2"/>
    <w:rsid w:val="00B41F31"/>
    <w:rsid w:val="00B431DD"/>
    <w:rsid w:val="00B47B2D"/>
    <w:rsid w:val="00B47E6C"/>
    <w:rsid w:val="00B500D9"/>
    <w:rsid w:val="00B51B2E"/>
    <w:rsid w:val="00B52D2B"/>
    <w:rsid w:val="00B5391C"/>
    <w:rsid w:val="00B60094"/>
    <w:rsid w:val="00B60333"/>
    <w:rsid w:val="00B62E61"/>
    <w:rsid w:val="00B63865"/>
    <w:rsid w:val="00B63C03"/>
    <w:rsid w:val="00B65512"/>
    <w:rsid w:val="00B65C5F"/>
    <w:rsid w:val="00B66959"/>
    <w:rsid w:val="00B7380E"/>
    <w:rsid w:val="00B77B4F"/>
    <w:rsid w:val="00B81AE9"/>
    <w:rsid w:val="00B81EE2"/>
    <w:rsid w:val="00B82E00"/>
    <w:rsid w:val="00B86C0A"/>
    <w:rsid w:val="00B86E25"/>
    <w:rsid w:val="00B9110D"/>
    <w:rsid w:val="00B913BA"/>
    <w:rsid w:val="00B92314"/>
    <w:rsid w:val="00B92839"/>
    <w:rsid w:val="00B95246"/>
    <w:rsid w:val="00B97BD1"/>
    <w:rsid w:val="00BA1242"/>
    <w:rsid w:val="00BA20E6"/>
    <w:rsid w:val="00BA5357"/>
    <w:rsid w:val="00BA614C"/>
    <w:rsid w:val="00BB1BDC"/>
    <w:rsid w:val="00BB3E9F"/>
    <w:rsid w:val="00BB40AD"/>
    <w:rsid w:val="00BB5EF6"/>
    <w:rsid w:val="00BB6CBF"/>
    <w:rsid w:val="00BC2DFE"/>
    <w:rsid w:val="00BC674A"/>
    <w:rsid w:val="00BC67C6"/>
    <w:rsid w:val="00BC7746"/>
    <w:rsid w:val="00BD5169"/>
    <w:rsid w:val="00BD5925"/>
    <w:rsid w:val="00BD7F25"/>
    <w:rsid w:val="00BE3081"/>
    <w:rsid w:val="00BE4C61"/>
    <w:rsid w:val="00BE56D3"/>
    <w:rsid w:val="00BF0E95"/>
    <w:rsid w:val="00BF1CC0"/>
    <w:rsid w:val="00BF6945"/>
    <w:rsid w:val="00BF6FF1"/>
    <w:rsid w:val="00BF7C22"/>
    <w:rsid w:val="00C00B79"/>
    <w:rsid w:val="00C00D95"/>
    <w:rsid w:val="00C0104B"/>
    <w:rsid w:val="00C06272"/>
    <w:rsid w:val="00C06BD1"/>
    <w:rsid w:val="00C10266"/>
    <w:rsid w:val="00C13D67"/>
    <w:rsid w:val="00C147ED"/>
    <w:rsid w:val="00C15A1D"/>
    <w:rsid w:val="00C16163"/>
    <w:rsid w:val="00C164CE"/>
    <w:rsid w:val="00C16A38"/>
    <w:rsid w:val="00C20E72"/>
    <w:rsid w:val="00C23D4E"/>
    <w:rsid w:val="00C249DB"/>
    <w:rsid w:val="00C25497"/>
    <w:rsid w:val="00C27F18"/>
    <w:rsid w:val="00C31063"/>
    <w:rsid w:val="00C31D95"/>
    <w:rsid w:val="00C32113"/>
    <w:rsid w:val="00C366D7"/>
    <w:rsid w:val="00C366E0"/>
    <w:rsid w:val="00C3739C"/>
    <w:rsid w:val="00C3766F"/>
    <w:rsid w:val="00C37DE6"/>
    <w:rsid w:val="00C4179A"/>
    <w:rsid w:val="00C43003"/>
    <w:rsid w:val="00C53D51"/>
    <w:rsid w:val="00C552FD"/>
    <w:rsid w:val="00C570A4"/>
    <w:rsid w:val="00C5747D"/>
    <w:rsid w:val="00C60598"/>
    <w:rsid w:val="00C60FAB"/>
    <w:rsid w:val="00C61DFB"/>
    <w:rsid w:val="00C622C2"/>
    <w:rsid w:val="00C6268E"/>
    <w:rsid w:val="00C62E31"/>
    <w:rsid w:val="00C62EF1"/>
    <w:rsid w:val="00C65CD7"/>
    <w:rsid w:val="00C66F06"/>
    <w:rsid w:val="00C6765F"/>
    <w:rsid w:val="00C70DC7"/>
    <w:rsid w:val="00C71038"/>
    <w:rsid w:val="00C74C44"/>
    <w:rsid w:val="00C80087"/>
    <w:rsid w:val="00C80CC2"/>
    <w:rsid w:val="00C80D1E"/>
    <w:rsid w:val="00C817ED"/>
    <w:rsid w:val="00C8750E"/>
    <w:rsid w:val="00C876C8"/>
    <w:rsid w:val="00C87D49"/>
    <w:rsid w:val="00C905F0"/>
    <w:rsid w:val="00C9225A"/>
    <w:rsid w:val="00C957B7"/>
    <w:rsid w:val="00C9607B"/>
    <w:rsid w:val="00C97C11"/>
    <w:rsid w:val="00CA0A3F"/>
    <w:rsid w:val="00CA0CEC"/>
    <w:rsid w:val="00CA2827"/>
    <w:rsid w:val="00CA4BFA"/>
    <w:rsid w:val="00CA5242"/>
    <w:rsid w:val="00CA54E3"/>
    <w:rsid w:val="00CA6349"/>
    <w:rsid w:val="00CA70B3"/>
    <w:rsid w:val="00CB0247"/>
    <w:rsid w:val="00CB06FB"/>
    <w:rsid w:val="00CB56A2"/>
    <w:rsid w:val="00CB6610"/>
    <w:rsid w:val="00CC348D"/>
    <w:rsid w:val="00CC47EF"/>
    <w:rsid w:val="00CC4BD0"/>
    <w:rsid w:val="00CC6725"/>
    <w:rsid w:val="00CC7071"/>
    <w:rsid w:val="00CC7CD9"/>
    <w:rsid w:val="00CD45C0"/>
    <w:rsid w:val="00CD5128"/>
    <w:rsid w:val="00CD5941"/>
    <w:rsid w:val="00CD63D4"/>
    <w:rsid w:val="00CD7E1C"/>
    <w:rsid w:val="00CE04F4"/>
    <w:rsid w:val="00CE0D76"/>
    <w:rsid w:val="00CE2019"/>
    <w:rsid w:val="00CE266A"/>
    <w:rsid w:val="00CE3B3B"/>
    <w:rsid w:val="00CE48AD"/>
    <w:rsid w:val="00CE5C9F"/>
    <w:rsid w:val="00CE64EE"/>
    <w:rsid w:val="00CF0942"/>
    <w:rsid w:val="00CF1409"/>
    <w:rsid w:val="00CF359F"/>
    <w:rsid w:val="00CF493B"/>
    <w:rsid w:val="00CF560B"/>
    <w:rsid w:val="00D027F6"/>
    <w:rsid w:val="00D0305C"/>
    <w:rsid w:val="00D03B52"/>
    <w:rsid w:val="00D06041"/>
    <w:rsid w:val="00D066EE"/>
    <w:rsid w:val="00D06EC8"/>
    <w:rsid w:val="00D077DD"/>
    <w:rsid w:val="00D07AA5"/>
    <w:rsid w:val="00D11ED9"/>
    <w:rsid w:val="00D1257D"/>
    <w:rsid w:val="00D12ABF"/>
    <w:rsid w:val="00D13260"/>
    <w:rsid w:val="00D15064"/>
    <w:rsid w:val="00D16D27"/>
    <w:rsid w:val="00D21C14"/>
    <w:rsid w:val="00D22016"/>
    <w:rsid w:val="00D22D98"/>
    <w:rsid w:val="00D24F50"/>
    <w:rsid w:val="00D258DB"/>
    <w:rsid w:val="00D278D5"/>
    <w:rsid w:val="00D30595"/>
    <w:rsid w:val="00D312ED"/>
    <w:rsid w:val="00D32D3E"/>
    <w:rsid w:val="00D347E5"/>
    <w:rsid w:val="00D37854"/>
    <w:rsid w:val="00D409FC"/>
    <w:rsid w:val="00D40AEA"/>
    <w:rsid w:val="00D416B3"/>
    <w:rsid w:val="00D41AAD"/>
    <w:rsid w:val="00D42826"/>
    <w:rsid w:val="00D430D6"/>
    <w:rsid w:val="00D446ED"/>
    <w:rsid w:val="00D45114"/>
    <w:rsid w:val="00D4533F"/>
    <w:rsid w:val="00D45912"/>
    <w:rsid w:val="00D4666D"/>
    <w:rsid w:val="00D50869"/>
    <w:rsid w:val="00D5335E"/>
    <w:rsid w:val="00D5372A"/>
    <w:rsid w:val="00D53CE9"/>
    <w:rsid w:val="00D53D2F"/>
    <w:rsid w:val="00D62ECF"/>
    <w:rsid w:val="00D63D46"/>
    <w:rsid w:val="00D63E0B"/>
    <w:rsid w:val="00D65484"/>
    <w:rsid w:val="00D659B1"/>
    <w:rsid w:val="00D66002"/>
    <w:rsid w:val="00D6644D"/>
    <w:rsid w:val="00D6698F"/>
    <w:rsid w:val="00D66D7D"/>
    <w:rsid w:val="00D71A95"/>
    <w:rsid w:val="00D7414B"/>
    <w:rsid w:val="00D7603A"/>
    <w:rsid w:val="00D77ECB"/>
    <w:rsid w:val="00D80F12"/>
    <w:rsid w:val="00D860DA"/>
    <w:rsid w:val="00D86503"/>
    <w:rsid w:val="00D86722"/>
    <w:rsid w:val="00D86C62"/>
    <w:rsid w:val="00D9005E"/>
    <w:rsid w:val="00D91914"/>
    <w:rsid w:val="00D95AEA"/>
    <w:rsid w:val="00DA0787"/>
    <w:rsid w:val="00DA21CB"/>
    <w:rsid w:val="00DA39E3"/>
    <w:rsid w:val="00DB0333"/>
    <w:rsid w:val="00DB0DBA"/>
    <w:rsid w:val="00DB1A20"/>
    <w:rsid w:val="00DB23C8"/>
    <w:rsid w:val="00DB2832"/>
    <w:rsid w:val="00DB3636"/>
    <w:rsid w:val="00DB4737"/>
    <w:rsid w:val="00DB59C4"/>
    <w:rsid w:val="00DB683C"/>
    <w:rsid w:val="00DB6C8A"/>
    <w:rsid w:val="00DC6C58"/>
    <w:rsid w:val="00DD032E"/>
    <w:rsid w:val="00DD19BD"/>
    <w:rsid w:val="00DD3E11"/>
    <w:rsid w:val="00DD42F2"/>
    <w:rsid w:val="00DD44B7"/>
    <w:rsid w:val="00DD49B1"/>
    <w:rsid w:val="00DD5221"/>
    <w:rsid w:val="00DE108E"/>
    <w:rsid w:val="00DE263A"/>
    <w:rsid w:val="00DE3066"/>
    <w:rsid w:val="00DE399E"/>
    <w:rsid w:val="00DE4558"/>
    <w:rsid w:val="00DE7573"/>
    <w:rsid w:val="00DE7AF6"/>
    <w:rsid w:val="00DF42DF"/>
    <w:rsid w:val="00E0028B"/>
    <w:rsid w:val="00E0045E"/>
    <w:rsid w:val="00E0160C"/>
    <w:rsid w:val="00E02F6B"/>
    <w:rsid w:val="00E03A96"/>
    <w:rsid w:val="00E05BD3"/>
    <w:rsid w:val="00E06755"/>
    <w:rsid w:val="00E1364B"/>
    <w:rsid w:val="00E14E63"/>
    <w:rsid w:val="00E156E8"/>
    <w:rsid w:val="00E15778"/>
    <w:rsid w:val="00E16666"/>
    <w:rsid w:val="00E2206C"/>
    <w:rsid w:val="00E25757"/>
    <w:rsid w:val="00E2692C"/>
    <w:rsid w:val="00E27D4E"/>
    <w:rsid w:val="00E27EF3"/>
    <w:rsid w:val="00E30AC3"/>
    <w:rsid w:val="00E351D2"/>
    <w:rsid w:val="00E35B11"/>
    <w:rsid w:val="00E36A19"/>
    <w:rsid w:val="00E36C33"/>
    <w:rsid w:val="00E42E7F"/>
    <w:rsid w:val="00E4345A"/>
    <w:rsid w:val="00E44C4B"/>
    <w:rsid w:val="00E44EC0"/>
    <w:rsid w:val="00E45A7F"/>
    <w:rsid w:val="00E54B09"/>
    <w:rsid w:val="00E5571B"/>
    <w:rsid w:val="00E621F0"/>
    <w:rsid w:val="00E63552"/>
    <w:rsid w:val="00E641FB"/>
    <w:rsid w:val="00E656EF"/>
    <w:rsid w:val="00E675AE"/>
    <w:rsid w:val="00E70709"/>
    <w:rsid w:val="00E70962"/>
    <w:rsid w:val="00E70966"/>
    <w:rsid w:val="00E7132E"/>
    <w:rsid w:val="00E72902"/>
    <w:rsid w:val="00E7327B"/>
    <w:rsid w:val="00E76523"/>
    <w:rsid w:val="00E76BDB"/>
    <w:rsid w:val="00E7782E"/>
    <w:rsid w:val="00E77BD4"/>
    <w:rsid w:val="00E81BF5"/>
    <w:rsid w:val="00E8399C"/>
    <w:rsid w:val="00E842F2"/>
    <w:rsid w:val="00E906A3"/>
    <w:rsid w:val="00E9223C"/>
    <w:rsid w:val="00E93FB7"/>
    <w:rsid w:val="00EA0D25"/>
    <w:rsid w:val="00EA0FCE"/>
    <w:rsid w:val="00EA1115"/>
    <w:rsid w:val="00EA1191"/>
    <w:rsid w:val="00EA11D3"/>
    <w:rsid w:val="00EA2C47"/>
    <w:rsid w:val="00EA4942"/>
    <w:rsid w:val="00EA6DA9"/>
    <w:rsid w:val="00EA7F98"/>
    <w:rsid w:val="00EB01DD"/>
    <w:rsid w:val="00EB527F"/>
    <w:rsid w:val="00EB5460"/>
    <w:rsid w:val="00EB5F4F"/>
    <w:rsid w:val="00EB7527"/>
    <w:rsid w:val="00EC0FCB"/>
    <w:rsid w:val="00EC116A"/>
    <w:rsid w:val="00EC1495"/>
    <w:rsid w:val="00EC39E0"/>
    <w:rsid w:val="00EC500D"/>
    <w:rsid w:val="00EC5571"/>
    <w:rsid w:val="00EC569A"/>
    <w:rsid w:val="00ED04A4"/>
    <w:rsid w:val="00ED1345"/>
    <w:rsid w:val="00ED36C4"/>
    <w:rsid w:val="00ED40AF"/>
    <w:rsid w:val="00ED4C76"/>
    <w:rsid w:val="00ED67AB"/>
    <w:rsid w:val="00EE0BD0"/>
    <w:rsid w:val="00EE2321"/>
    <w:rsid w:val="00EE27D4"/>
    <w:rsid w:val="00EE2931"/>
    <w:rsid w:val="00EE6D73"/>
    <w:rsid w:val="00EE778A"/>
    <w:rsid w:val="00EF0522"/>
    <w:rsid w:val="00EF094C"/>
    <w:rsid w:val="00EF18E7"/>
    <w:rsid w:val="00EF3090"/>
    <w:rsid w:val="00EF618A"/>
    <w:rsid w:val="00EF708B"/>
    <w:rsid w:val="00F102A9"/>
    <w:rsid w:val="00F108E9"/>
    <w:rsid w:val="00F10C87"/>
    <w:rsid w:val="00F115C3"/>
    <w:rsid w:val="00F129FE"/>
    <w:rsid w:val="00F133DA"/>
    <w:rsid w:val="00F14410"/>
    <w:rsid w:val="00F15A00"/>
    <w:rsid w:val="00F17FE6"/>
    <w:rsid w:val="00F22ECA"/>
    <w:rsid w:val="00F237CA"/>
    <w:rsid w:val="00F3108B"/>
    <w:rsid w:val="00F334B5"/>
    <w:rsid w:val="00F33E4F"/>
    <w:rsid w:val="00F34A9C"/>
    <w:rsid w:val="00F35755"/>
    <w:rsid w:val="00F373EE"/>
    <w:rsid w:val="00F408FF"/>
    <w:rsid w:val="00F41902"/>
    <w:rsid w:val="00F42CE4"/>
    <w:rsid w:val="00F450E2"/>
    <w:rsid w:val="00F45751"/>
    <w:rsid w:val="00F52D76"/>
    <w:rsid w:val="00F531E4"/>
    <w:rsid w:val="00F53234"/>
    <w:rsid w:val="00F54489"/>
    <w:rsid w:val="00F60F0A"/>
    <w:rsid w:val="00F626A2"/>
    <w:rsid w:val="00F64445"/>
    <w:rsid w:val="00F64C3B"/>
    <w:rsid w:val="00F6752D"/>
    <w:rsid w:val="00F67929"/>
    <w:rsid w:val="00F70570"/>
    <w:rsid w:val="00F739C4"/>
    <w:rsid w:val="00F7489A"/>
    <w:rsid w:val="00F74BC6"/>
    <w:rsid w:val="00F74DB0"/>
    <w:rsid w:val="00F7732C"/>
    <w:rsid w:val="00F778F3"/>
    <w:rsid w:val="00F83F55"/>
    <w:rsid w:val="00F84B5B"/>
    <w:rsid w:val="00F85EA5"/>
    <w:rsid w:val="00F86B7E"/>
    <w:rsid w:val="00F90B61"/>
    <w:rsid w:val="00F91825"/>
    <w:rsid w:val="00F935E0"/>
    <w:rsid w:val="00F9395F"/>
    <w:rsid w:val="00F94DFA"/>
    <w:rsid w:val="00F96F2F"/>
    <w:rsid w:val="00FA0F54"/>
    <w:rsid w:val="00FA29B4"/>
    <w:rsid w:val="00FA3035"/>
    <w:rsid w:val="00FA6D8A"/>
    <w:rsid w:val="00FB1167"/>
    <w:rsid w:val="00FB198A"/>
    <w:rsid w:val="00FB1EC5"/>
    <w:rsid w:val="00FB301C"/>
    <w:rsid w:val="00FB58CD"/>
    <w:rsid w:val="00FB5E56"/>
    <w:rsid w:val="00FC19FD"/>
    <w:rsid w:val="00FC2775"/>
    <w:rsid w:val="00FC44DF"/>
    <w:rsid w:val="00FC4A5A"/>
    <w:rsid w:val="00FC7BE0"/>
    <w:rsid w:val="00FD1C58"/>
    <w:rsid w:val="00FD4385"/>
    <w:rsid w:val="00FD4A04"/>
    <w:rsid w:val="00FD5806"/>
    <w:rsid w:val="00FD622E"/>
    <w:rsid w:val="00FE05B6"/>
    <w:rsid w:val="00FE0BF7"/>
    <w:rsid w:val="00FE1EA1"/>
    <w:rsid w:val="00FE2DE9"/>
    <w:rsid w:val="00FE3054"/>
    <w:rsid w:val="00FE36EE"/>
    <w:rsid w:val="00FE7E6E"/>
    <w:rsid w:val="00FF03BE"/>
    <w:rsid w:val="00FF0AA1"/>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DD032E"/>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DD032E"/>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9A6843"/>
    <w:pPr>
      <w:keepNext/>
      <w:keepLines/>
      <w:spacing w:after="0"/>
      <w:outlineLvl w:val="3"/>
    </w:pPr>
    <w:rPr>
      <w:rFonts w:ascii="Calibri" w:eastAsiaTheme="majorEastAsia" w:hAnsi="Calibri" w:cs="Calibri"/>
      <w:b/>
      <w:i/>
      <w:iCs/>
      <w:color w:val="00B050"/>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D032E"/>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DD032E"/>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9A6843"/>
    <w:rPr>
      <w:rFonts w:ascii="Calibri" w:eastAsiaTheme="majorEastAsia" w:hAnsi="Calibri" w:cs="Calibri"/>
      <w:b/>
      <w:i/>
      <w:iCs/>
      <w:color w:val="00B050"/>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595A60"/>
    <w:pPr>
      <w:keepNext/>
      <w:numPr>
        <w:numId w:val="3"/>
      </w:numPr>
      <w:spacing w:after="60"/>
      <w:jc w:val="both"/>
    </w:pPr>
    <w:rPr>
      <w:rFonts w:ascii="Calibri" w:hAnsi="Calibri" w:cs="Calibri"/>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4"/>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4"/>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4"/>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5"/>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6"/>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1"/>
      </w:numPr>
      <w:spacing w:after="0" w:line="240" w:lineRule="auto"/>
    </w:pPr>
    <w:rPr>
      <w:rFonts w:cs="Arial"/>
      <w:b/>
      <w:sz w:val="20"/>
      <w:szCs w:val="20"/>
    </w:rPr>
  </w:style>
  <w:style w:type="paragraph" w:customStyle="1" w:styleId="Slog4">
    <w:name w:val="Slog4"/>
    <w:basedOn w:val="Navaden"/>
    <w:qFormat/>
    <w:rsid w:val="00E44C4B"/>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spacing w:after="0" w:line="240" w:lineRule="auto"/>
      <w:jc w:val="both"/>
    </w:pPr>
    <w:rPr>
      <w:rFonts w:ascii="Times New Roman" w:eastAsia="Times New Roman" w:hAnsi="Times New Roman" w:cs="Times New Roman"/>
      <w:sz w:val="24"/>
      <w:szCs w:val="20"/>
      <w:lang w:eastAsia="zh-CN" w:bidi="hi-IN"/>
    </w:rPr>
  </w:style>
  <w:style w:type="paragraph" w:customStyle="1" w:styleId="msonormal0">
    <w:name w:val="msonormal"/>
    <w:basedOn w:val="Navaden"/>
    <w:rsid w:val="00B335F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B335FB"/>
    <w:pPr>
      <w:spacing w:before="100" w:beforeAutospacing="1" w:after="100" w:afterAutospacing="1" w:line="240" w:lineRule="auto"/>
      <w:textAlignment w:val="top"/>
    </w:pPr>
    <w:rPr>
      <w:rFonts w:ascii="Arial" w:eastAsia="Times New Roman" w:hAnsi="Arial" w:cs="Arial"/>
      <w:sz w:val="20"/>
      <w:szCs w:val="20"/>
    </w:rPr>
  </w:style>
  <w:style w:type="paragraph" w:customStyle="1" w:styleId="xl66">
    <w:name w:val="xl66"/>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rPr>
  </w:style>
  <w:style w:type="paragraph" w:customStyle="1" w:styleId="xl67">
    <w:name w:val="xl67"/>
    <w:basedOn w:val="Navaden"/>
    <w:rsid w:val="00B335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rPr>
  </w:style>
  <w:style w:type="table" w:styleId="Tabelasvetlamrea">
    <w:name w:val="Grid Table Light"/>
    <w:basedOn w:val="Navadnatabela"/>
    <w:uiPriority w:val="40"/>
    <w:rsid w:val="009F21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1">
    <w:name w:val="Slog1"/>
    <w:basedOn w:val="Navaden"/>
    <w:uiPriority w:val="99"/>
    <w:rsid w:val="009F2170"/>
    <w:pPr>
      <w:tabs>
        <w:tab w:val="num" w:pos="3030"/>
      </w:tabs>
      <w:spacing w:after="0" w:line="240" w:lineRule="auto"/>
      <w:ind w:left="3030" w:hanging="510"/>
    </w:pPr>
    <w:rPr>
      <w:rFonts w:ascii="Arial" w:eastAsia="Times New Roman" w:hAnsi="Arial" w:cs="Times New Roman"/>
      <w:szCs w:val="24"/>
    </w:rPr>
  </w:style>
  <w:style w:type="paragraph" w:customStyle="1" w:styleId="Odstavekpogodba">
    <w:name w:val="Odstavek_pogodba"/>
    <w:basedOn w:val="Navaden"/>
    <w:link w:val="OdstavekpogodbaZnak"/>
    <w:qFormat/>
    <w:rsid w:val="002B759D"/>
    <w:pPr>
      <w:keepNext/>
      <w:spacing w:after="0" w:line="240" w:lineRule="auto"/>
      <w:ind w:left="360" w:hanging="360"/>
      <w:jc w:val="both"/>
    </w:pPr>
    <w:rPr>
      <w:rFonts w:cs="Arial"/>
      <w:sz w:val="20"/>
      <w:szCs w:val="20"/>
    </w:rPr>
  </w:style>
  <w:style w:type="character" w:customStyle="1" w:styleId="OdstavekpogodbaZnak">
    <w:name w:val="Odstavek_pogodba Znak"/>
    <w:basedOn w:val="Privzetapisavaodstavka"/>
    <w:link w:val="Odstavekpogodba"/>
    <w:rsid w:val="002B759D"/>
    <w:rPr>
      <w:rFonts w:cs="Arial"/>
      <w:sz w:val="20"/>
      <w:szCs w:val="20"/>
    </w:rPr>
  </w:style>
  <w:style w:type="paragraph" w:customStyle="1" w:styleId="Tabela">
    <w:name w:val="Tabela"/>
    <w:basedOn w:val="Navaden"/>
    <w:qFormat/>
    <w:rsid w:val="00B47B2D"/>
    <w:pPr>
      <w:numPr>
        <w:numId w:val="81"/>
      </w:numPr>
      <w:spacing w:after="120" w:line="260" w:lineRule="atLeast"/>
      <w:ind w:left="714" w:hanging="357"/>
      <w:jc w:val="both"/>
    </w:pPr>
    <w:rPr>
      <w:rFonts w:ascii="Calibri" w:eastAsia="Calibri" w:hAnsi="Calibri" w:cs="Times New Roman"/>
      <w:color w:val="0070C0"/>
      <w:sz w:val="24"/>
      <w:szCs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97531615">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ocsroom/documents/42921/attachments/1/translations/sl/rendition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7B677A8AF744CA80429721AA7BACB3"/>
        <w:category>
          <w:name w:val="Splošno"/>
          <w:gallery w:val="placeholder"/>
        </w:category>
        <w:types>
          <w:type w:val="bbPlcHdr"/>
        </w:types>
        <w:behaviors>
          <w:behavior w:val="content"/>
        </w:behaviors>
        <w:guid w:val="{285809AB-DBEA-4A03-98FA-21C20260884A}"/>
      </w:docPartPr>
      <w:docPartBody>
        <w:p w:rsidR="00E40499" w:rsidRDefault="000729AD" w:rsidP="000729AD">
          <w:pPr>
            <w:pStyle w:val="947B677A8AF744CA80429721AA7BACB31"/>
          </w:pPr>
          <w:r w:rsidRPr="002561C9">
            <w:rPr>
              <w:rFonts w:ascii="Calibri" w:hAnsi="Calibri" w:cs="Calibri"/>
              <w:color w:val="808080" w:themeColor="background1" w:themeShade="80"/>
            </w:rPr>
            <w:t>Vpišite naziv</w:t>
          </w:r>
        </w:p>
      </w:docPartBody>
    </w:docPart>
    <w:docPart>
      <w:docPartPr>
        <w:name w:val="764055A420CE4BEEB754D59588377C89"/>
        <w:category>
          <w:name w:val="Splošno"/>
          <w:gallery w:val="placeholder"/>
        </w:category>
        <w:types>
          <w:type w:val="bbPlcHdr"/>
        </w:types>
        <w:behaviors>
          <w:behavior w:val="content"/>
        </w:behaviors>
        <w:guid w:val="{62212AF5-A8B5-4843-9B33-3195F3A169D8}"/>
      </w:docPartPr>
      <w:docPartBody>
        <w:p w:rsidR="00E40499" w:rsidRDefault="000729AD" w:rsidP="000729AD">
          <w:pPr>
            <w:pStyle w:val="764055A420CE4BEEB754D59588377C891"/>
          </w:pPr>
          <w:r w:rsidRPr="002561C9">
            <w:rPr>
              <w:rFonts w:ascii="Calibri" w:hAnsi="Calibri" w:cs="Calibri"/>
              <w:color w:val="808080" w:themeColor="background1" w:themeShade="80"/>
            </w:rPr>
            <w:t>Vpišite naziv</w:t>
          </w:r>
        </w:p>
      </w:docPartBody>
    </w:docPart>
    <w:docPart>
      <w:docPartPr>
        <w:name w:val="3A8441B5D1D3453CA260D98A2C5191EF"/>
        <w:category>
          <w:name w:val="Splošno"/>
          <w:gallery w:val="placeholder"/>
        </w:category>
        <w:types>
          <w:type w:val="bbPlcHdr"/>
        </w:types>
        <w:behaviors>
          <w:behavior w:val="content"/>
        </w:behaviors>
        <w:guid w:val="{5F8AF432-3835-4A98-8B05-A7835A759952}"/>
      </w:docPartPr>
      <w:docPartBody>
        <w:p w:rsidR="00E40499" w:rsidRDefault="000729AD" w:rsidP="000729AD">
          <w:pPr>
            <w:pStyle w:val="3A8441B5D1D3453CA260D98A2C5191EF1"/>
          </w:pPr>
          <w:r w:rsidRPr="002561C9">
            <w:rPr>
              <w:rStyle w:val="Besedilooznabemesta"/>
              <w:rFonts w:ascii="Calibri" w:hAnsi="Calibri" w:cs="Calibri"/>
            </w:rPr>
            <w:t>Vpišite podatek</w:t>
          </w:r>
        </w:p>
      </w:docPartBody>
    </w:docPart>
    <w:docPart>
      <w:docPartPr>
        <w:name w:val="748D4A26D982478AA22A9FC3F70CBD04"/>
        <w:category>
          <w:name w:val="Splošno"/>
          <w:gallery w:val="placeholder"/>
        </w:category>
        <w:types>
          <w:type w:val="bbPlcHdr"/>
        </w:types>
        <w:behaviors>
          <w:behavior w:val="content"/>
        </w:behaviors>
        <w:guid w:val="{A7CF97FE-D78E-4C68-B24B-2A1E1F95CD85}"/>
      </w:docPartPr>
      <w:docPartBody>
        <w:p w:rsidR="00E40499" w:rsidRDefault="000729AD" w:rsidP="000729AD">
          <w:pPr>
            <w:pStyle w:val="748D4A26D982478AA22A9FC3F70CBD041"/>
          </w:pPr>
          <w:r w:rsidRPr="002561C9">
            <w:rPr>
              <w:rStyle w:val="Besedilooznabemesta"/>
              <w:rFonts w:ascii="Calibri" w:hAnsi="Calibri" w:cs="Calibri"/>
            </w:rPr>
            <w:t>Vpišite podatek</w:t>
          </w:r>
        </w:p>
      </w:docPartBody>
    </w:docPart>
    <w:docPart>
      <w:docPartPr>
        <w:name w:val="F14F49CCD7334B2CA37485313A1DEE94"/>
        <w:category>
          <w:name w:val="Splošno"/>
          <w:gallery w:val="placeholder"/>
        </w:category>
        <w:types>
          <w:type w:val="bbPlcHdr"/>
        </w:types>
        <w:behaviors>
          <w:behavior w:val="content"/>
        </w:behaviors>
        <w:guid w:val="{38B58679-3CA0-4822-8238-4D71ABD9051B}"/>
      </w:docPartPr>
      <w:docPartBody>
        <w:p w:rsidR="00E40499" w:rsidRDefault="000729AD" w:rsidP="000729AD">
          <w:pPr>
            <w:pStyle w:val="F14F49CCD7334B2CA37485313A1DEE941"/>
          </w:pPr>
          <w:r w:rsidRPr="002561C9">
            <w:rPr>
              <w:rStyle w:val="Besedilooznabemesta"/>
              <w:rFonts w:ascii="Calibri" w:hAnsi="Calibri" w:cs="Calibri"/>
            </w:rPr>
            <w:t>Vpišite podatek</w:t>
          </w:r>
        </w:p>
      </w:docPartBody>
    </w:docPart>
    <w:docPart>
      <w:docPartPr>
        <w:name w:val="6260F33670B643A0870EF553643A7B98"/>
        <w:category>
          <w:name w:val="Splošno"/>
          <w:gallery w:val="placeholder"/>
        </w:category>
        <w:types>
          <w:type w:val="bbPlcHdr"/>
        </w:types>
        <w:behaviors>
          <w:behavior w:val="content"/>
        </w:behaviors>
        <w:guid w:val="{61322109-DB74-4868-A0B1-6C79451095AD}"/>
      </w:docPartPr>
      <w:docPartBody>
        <w:p w:rsidR="00E40499" w:rsidRDefault="000729AD" w:rsidP="000729AD">
          <w:pPr>
            <w:pStyle w:val="6260F33670B643A0870EF553643A7B981"/>
          </w:pPr>
          <w:r w:rsidRPr="002561C9">
            <w:rPr>
              <w:rStyle w:val="Besedilooznabemesta"/>
              <w:rFonts w:ascii="Calibri" w:hAnsi="Calibri" w:cs="Calibri"/>
            </w:rPr>
            <w:t>Vpišite podatek</w:t>
          </w:r>
        </w:p>
      </w:docPartBody>
    </w:docPart>
    <w:docPart>
      <w:docPartPr>
        <w:name w:val="56B8938C5388471DAFD96C6FFCA27ECB"/>
        <w:category>
          <w:name w:val="Splošno"/>
          <w:gallery w:val="placeholder"/>
        </w:category>
        <w:types>
          <w:type w:val="bbPlcHdr"/>
        </w:types>
        <w:behaviors>
          <w:behavior w:val="content"/>
        </w:behaviors>
        <w:guid w:val="{E53FBFB6-226A-4826-BCCB-53EC581097FB}"/>
      </w:docPartPr>
      <w:docPartBody>
        <w:p w:rsidR="00E40499" w:rsidRDefault="000729AD" w:rsidP="000729AD">
          <w:pPr>
            <w:pStyle w:val="56B8938C5388471DAFD96C6FFCA27ECB1"/>
          </w:pPr>
          <w:r w:rsidRPr="002561C9">
            <w:rPr>
              <w:rStyle w:val="Besedilooznabemesta"/>
              <w:rFonts w:ascii="Calibri" w:hAnsi="Calibri" w:cs="Calibri"/>
            </w:rPr>
            <w:t>Vpišite podatek</w:t>
          </w:r>
        </w:p>
      </w:docPartBody>
    </w:docPart>
    <w:docPart>
      <w:docPartPr>
        <w:name w:val="8D85AECF41094805AF75D378FB7D1502"/>
        <w:category>
          <w:name w:val="Splošno"/>
          <w:gallery w:val="placeholder"/>
        </w:category>
        <w:types>
          <w:type w:val="bbPlcHdr"/>
        </w:types>
        <w:behaviors>
          <w:behavior w:val="content"/>
        </w:behaviors>
        <w:guid w:val="{EF548E23-FC11-463C-9714-6F7F653E106B}"/>
      </w:docPartPr>
      <w:docPartBody>
        <w:p w:rsidR="00E40499" w:rsidRDefault="000729AD" w:rsidP="000729AD">
          <w:pPr>
            <w:pStyle w:val="8D85AECF41094805AF75D378FB7D15021"/>
          </w:pPr>
          <w:r w:rsidRPr="002561C9">
            <w:rPr>
              <w:rStyle w:val="Besedilooznabemesta"/>
              <w:rFonts w:ascii="Calibri" w:hAnsi="Calibri" w:cs="Calibri"/>
            </w:rPr>
            <w:t>Vpišite podatek</w:t>
          </w:r>
        </w:p>
      </w:docPartBody>
    </w:docPart>
    <w:docPart>
      <w:docPartPr>
        <w:name w:val="DE57C49A086D470A89FFF078B109FBC5"/>
        <w:category>
          <w:name w:val="Splošno"/>
          <w:gallery w:val="placeholder"/>
        </w:category>
        <w:types>
          <w:type w:val="bbPlcHdr"/>
        </w:types>
        <w:behaviors>
          <w:behavior w:val="content"/>
        </w:behaviors>
        <w:guid w:val="{D83EE7B6-8CF9-44EC-B319-521B2B716873}"/>
      </w:docPartPr>
      <w:docPartBody>
        <w:p w:rsidR="00E40499" w:rsidRDefault="000729AD" w:rsidP="000729AD">
          <w:pPr>
            <w:pStyle w:val="DE57C49A086D470A89FFF078B109FBC51"/>
          </w:pPr>
          <w:r w:rsidRPr="002561C9">
            <w:rPr>
              <w:rStyle w:val="Besedilooznabemesta"/>
              <w:rFonts w:ascii="Calibri" w:hAnsi="Calibri" w:cs="Calibri"/>
            </w:rPr>
            <w:t>Vpišite podatek</w:t>
          </w:r>
        </w:p>
      </w:docPartBody>
    </w:docPart>
    <w:docPart>
      <w:docPartPr>
        <w:name w:val="188FC82E87404BE9826D67828B73EC7F"/>
        <w:category>
          <w:name w:val="Splošno"/>
          <w:gallery w:val="placeholder"/>
        </w:category>
        <w:types>
          <w:type w:val="bbPlcHdr"/>
        </w:types>
        <w:behaviors>
          <w:behavior w:val="content"/>
        </w:behaviors>
        <w:guid w:val="{CD22B2E6-A8A2-4867-80E1-E60C20532C02}"/>
      </w:docPartPr>
      <w:docPartBody>
        <w:p w:rsidR="00E40499" w:rsidRDefault="000729AD" w:rsidP="000729AD">
          <w:pPr>
            <w:pStyle w:val="188FC82E87404BE9826D67828B73EC7F1"/>
          </w:pPr>
          <w:r w:rsidRPr="002561C9">
            <w:rPr>
              <w:rStyle w:val="Besedilooznabemesta"/>
              <w:rFonts w:ascii="Calibri" w:hAnsi="Calibri" w:cs="Calibri"/>
            </w:rPr>
            <w:t>Vpišite URL</w:t>
          </w:r>
        </w:p>
      </w:docPartBody>
    </w:docPart>
    <w:docPart>
      <w:docPartPr>
        <w:name w:val="4854DEA76AF14E2FA7A3E3D1C8430A53"/>
        <w:category>
          <w:name w:val="Splošno"/>
          <w:gallery w:val="placeholder"/>
        </w:category>
        <w:types>
          <w:type w:val="bbPlcHdr"/>
        </w:types>
        <w:behaviors>
          <w:behavior w:val="content"/>
        </w:behaviors>
        <w:guid w:val="{FDF40252-BF71-4196-86D2-B77FB5AF437A}"/>
      </w:docPartPr>
      <w:docPartBody>
        <w:p w:rsidR="00E40499" w:rsidRDefault="000729AD" w:rsidP="000729AD">
          <w:pPr>
            <w:pStyle w:val="4854DEA76AF14E2FA7A3E3D1C8430A531"/>
          </w:pPr>
          <w:r w:rsidRPr="002561C9">
            <w:rPr>
              <w:rStyle w:val="Besedilooznabemesta"/>
              <w:rFonts w:ascii="Calibri" w:hAnsi="Calibri" w:cs="Calibri"/>
            </w:rPr>
            <w:t>Izberite element</w:t>
          </w:r>
        </w:p>
      </w:docPartBody>
    </w:docPart>
    <w:docPart>
      <w:docPartPr>
        <w:name w:val="4D54C123A8B44F7897784E7660565DCD"/>
        <w:category>
          <w:name w:val="Splošno"/>
          <w:gallery w:val="placeholder"/>
        </w:category>
        <w:types>
          <w:type w:val="bbPlcHdr"/>
        </w:types>
        <w:behaviors>
          <w:behavior w:val="content"/>
        </w:behaviors>
        <w:guid w:val="{5A9B0013-160A-4F6E-9183-81EAEC4FBC53}"/>
      </w:docPartPr>
      <w:docPartBody>
        <w:p w:rsidR="00E40499" w:rsidRDefault="000729AD" w:rsidP="000729AD">
          <w:pPr>
            <w:pStyle w:val="4D54C123A8B44F7897784E7660565DCD1"/>
          </w:pPr>
          <w:r w:rsidRPr="002561C9">
            <w:rPr>
              <w:rStyle w:val="Besedilooznabemesta"/>
              <w:rFonts w:ascii="Calibri" w:hAnsi="Calibri" w:cs="Calibri"/>
            </w:rPr>
            <w:t>Vpišite ime in priimek</w:t>
          </w:r>
        </w:p>
      </w:docPartBody>
    </w:docPart>
    <w:docPart>
      <w:docPartPr>
        <w:name w:val="06C6DC76387F436DABBC9A2AC1F7370D"/>
        <w:category>
          <w:name w:val="Splošno"/>
          <w:gallery w:val="placeholder"/>
        </w:category>
        <w:types>
          <w:type w:val="bbPlcHdr"/>
        </w:types>
        <w:behaviors>
          <w:behavior w:val="content"/>
        </w:behaviors>
        <w:guid w:val="{CEFC59FD-AA37-4D97-9E9F-EAE1B8179000}"/>
      </w:docPartPr>
      <w:docPartBody>
        <w:p w:rsidR="00E40499" w:rsidRDefault="000729AD" w:rsidP="000729AD">
          <w:pPr>
            <w:pStyle w:val="06C6DC76387F436DABBC9A2AC1F7370D1"/>
          </w:pPr>
          <w:r w:rsidRPr="002561C9">
            <w:rPr>
              <w:rStyle w:val="Besedilooznabemesta"/>
              <w:rFonts w:ascii="Calibri" w:hAnsi="Calibri" w:cs="Calibri"/>
            </w:rPr>
            <w:t>Vpišite ime in priimek</w:t>
          </w:r>
        </w:p>
      </w:docPartBody>
    </w:docPart>
    <w:docPart>
      <w:docPartPr>
        <w:name w:val="31E2E14F70AD49B1869AABDCF796DFC0"/>
        <w:category>
          <w:name w:val="Splošno"/>
          <w:gallery w:val="placeholder"/>
        </w:category>
        <w:types>
          <w:type w:val="bbPlcHdr"/>
        </w:types>
        <w:behaviors>
          <w:behavior w:val="content"/>
        </w:behaviors>
        <w:guid w:val="{C2D79D1E-2547-4AC3-A27D-DC70DAFAA326}"/>
      </w:docPartPr>
      <w:docPartBody>
        <w:p w:rsidR="00E40499" w:rsidRDefault="000729AD" w:rsidP="000729AD">
          <w:pPr>
            <w:pStyle w:val="31E2E14F70AD49B1869AABDCF796DFC01"/>
          </w:pPr>
          <w:r w:rsidRPr="002561C9">
            <w:rPr>
              <w:rStyle w:val="Besedilooznabemesta"/>
              <w:rFonts w:ascii="Calibri" w:hAnsi="Calibri" w:cs="Calibri"/>
            </w:rPr>
            <w:t>Vpišite ime in priimek</w:t>
          </w:r>
        </w:p>
      </w:docPartBody>
    </w:docPart>
    <w:docPart>
      <w:docPartPr>
        <w:name w:val="71C71380417C4EC286B98C0539B655E3"/>
        <w:category>
          <w:name w:val="Splošno"/>
          <w:gallery w:val="placeholder"/>
        </w:category>
        <w:types>
          <w:type w:val="bbPlcHdr"/>
        </w:types>
        <w:behaviors>
          <w:behavior w:val="content"/>
        </w:behaviors>
        <w:guid w:val="{BC1E4FE8-0427-492A-8CC3-9709EDD993D3}"/>
      </w:docPartPr>
      <w:docPartBody>
        <w:p w:rsidR="00E40499" w:rsidRDefault="000729AD" w:rsidP="000729AD">
          <w:pPr>
            <w:pStyle w:val="71C71380417C4EC286B98C0539B655E31"/>
          </w:pPr>
          <w:r w:rsidRPr="002561C9">
            <w:rPr>
              <w:rStyle w:val="Besedilooznabemesta"/>
              <w:rFonts w:ascii="Calibri" w:hAnsi="Calibri" w:cs="Calibri"/>
            </w:rPr>
            <w:t>Vpišite ime in priimek</w:t>
          </w:r>
        </w:p>
      </w:docPartBody>
    </w:docPart>
    <w:docPart>
      <w:docPartPr>
        <w:name w:val="A54898E6CA2C4016ADE06AAACFE63F61"/>
        <w:category>
          <w:name w:val="Splošno"/>
          <w:gallery w:val="placeholder"/>
        </w:category>
        <w:types>
          <w:type w:val="bbPlcHdr"/>
        </w:types>
        <w:behaviors>
          <w:behavior w:val="content"/>
        </w:behaviors>
        <w:guid w:val="{21CA30A2-A1D7-476F-BFD4-6B6DBD088EF9}"/>
      </w:docPartPr>
      <w:docPartBody>
        <w:p w:rsidR="00E40499" w:rsidRDefault="000729AD" w:rsidP="000729AD">
          <w:pPr>
            <w:pStyle w:val="A54898E6CA2C4016ADE06AAACFE63F611"/>
          </w:pPr>
          <w:r w:rsidRPr="002561C9">
            <w:rPr>
              <w:rStyle w:val="Besedilooznabemesta"/>
              <w:rFonts w:ascii="Calibri" w:hAnsi="Calibri" w:cs="Calibri"/>
            </w:rPr>
            <w:t xml:space="preserve">Vpišite e-naslov in tel. št. </w:t>
          </w:r>
          <w:r w:rsidRPr="00152ED2">
            <w:rPr>
              <w:rStyle w:val="Besedilooznabemesta"/>
              <w:rFonts w:ascii="Calibri" w:hAnsi="Calibri" w:cs="Calibri"/>
            </w:rPr>
            <w:t>skrbnika pogodbe</w:t>
          </w:r>
        </w:p>
      </w:docPartBody>
    </w:docPart>
    <w:docPart>
      <w:docPartPr>
        <w:name w:val="A9B4D03A6A7E4E6C8B7AEFEF784CBC1C"/>
        <w:category>
          <w:name w:val="Splošno"/>
          <w:gallery w:val="placeholder"/>
        </w:category>
        <w:types>
          <w:type w:val="bbPlcHdr"/>
        </w:types>
        <w:behaviors>
          <w:behavior w:val="content"/>
        </w:behaviors>
        <w:guid w:val="{6714FFA4-9AE0-4F7A-BD7C-8C29D0158D16}"/>
      </w:docPartPr>
      <w:docPartBody>
        <w:p w:rsidR="00E40499" w:rsidRDefault="000729AD" w:rsidP="000729AD">
          <w:pPr>
            <w:pStyle w:val="A9B4D03A6A7E4E6C8B7AEFEF784CBC1C1"/>
          </w:pPr>
          <w:r w:rsidRPr="002561C9">
            <w:rPr>
              <w:rFonts w:ascii="Calibri" w:hAnsi="Calibri" w:cs="Calibri"/>
              <w:color w:val="808080" w:themeColor="background1" w:themeShade="80"/>
            </w:rPr>
            <w:t>Vsebinski opis</w:t>
          </w:r>
          <w:r w:rsidRPr="002561C9">
            <w:rPr>
              <w:rStyle w:val="Besedilooznabemesta"/>
              <w:rFonts w:ascii="Calibri" w:hAnsi="Calibri" w:cs="Calibri"/>
              <w:color w:val="808080" w:themeColor="background1" w:themeShade="80"/>
            </w:rPr>
            <w:t xml:space="preserve"> </w:t>
          </w:r>
          <w:r w:rsidRPr="002561C9">
            <w:rPr>
              <w:rStyle w:val="Besedilooznabemesta"/>
              <w:rFonts w:ascii="Calibri" w:hAnsi="Calibri" w:cs="Calibri"/>
            </w:rPr>
            <w:t>del</w:t>
          </w:r>
        </w:p>
      </w:docPartBody>
    </w:docPart>
    <w:docPart>
      <w:docPartPr>
        <w:name w:val="D98F170479174B948CA75CB3F1D40096"/>
        <w:category>
          <w:name w:val="Splošno"/>
          <w:gallery w:val="placeholder"/>
        </w:category>
        <w:types>
          <w:type w:val="bbPlcHdr"/>
        </w:types>
        <w:behaviors>
          <w:behavior w:val="content"/>
        </w:behaviors>
        <w:guid w:val="{71DACBD8-E30B-4574-A563-C972EEA5E7E0}"/>
      </w:docPartPr>
      <w:docPartBody>
        <w:p w:rsidR="00E40499" w:rsidRDefault="000729AD" w:rsidP="000729AD">
          <w:pPr>
            <w:pStyle w:val="D98F170479174B948CA75CB3F1D400961"/>
          </w:pPr>
          <w:r w:rsidRPr="002561C9">
            <w:rPr>
              <w:rStyle w:val="Besedilooznabemesta"/>
              <w:rFonts w:ascii="Calibri" w:hAnsi="Calibri" w:cs="Calibri"/>
            </w:rPr>
            <w:t>Vpišite ime in priimek</w:t>
          </w:r>
        </w:p>
      </w:docPartBody>
    </w:docPart>
    <w:docPart>
      <w:docPartPr>
        <w:name w:val="F8F2C57345D94C8BB610B3CE2E5D24D4"/>
        <w:category>
          <w:name w:val="Splošno"/>
          <w:gallery w:val="placeholder"/>
        </w:category>
        <w:types>
          <w:type w:val="bbPlcHdr"/>
        </w:types>
        <w:behaviors>
          <w:behavior w:val="content"/>
        </w:behaviors>
        <w:guid w:val="{3FF14A85-8112-411D-9D32-6A986B5592C0}"/>
      </w:docPartPr>
      <w:docPartBody>
        <w:p w:rsidR="00E40499" w:rsidRDefault="000729AD" w:rsidP="000729AD">
          <w:pPr>
            <w:pStyle w:val="F8F2C57345D94C8BB610B3CE2E5D24D41"/>
          </w:pPr>
          <w:r w:rsidRPr="002561C9">
            <w:rPr>
              <w:rStyle w:val="Besedilooznabemesta"/>
              <w:rFonts w:ascii="Calibri" w:hAnsi="Calibri" w:cs="Calibri"/>
            </w:rPr>
            <w:t>Vpišite podatek</w:t>
          </w:r>
        </w:p>
      </w:docPartBody>
    </w:docPart>
    <w:docPart>
      <w:docPartPr>
        <w:name w:val="226505AC145E4CA08168B025FD753EDD"/>
        <w:category>
          <w:name w:val="Splošno"/>
          <w:gallery w:val="placeholder"/>
        </w:category>
        <w:types>
          <w:type w:val="bbPlcHdr"/>
        </w:types>
        <w:behaviors>
          <w:behavior w:val="content"/>
        </w:behaviors>
        <w:guid w:val="{DC5A1B39-D5A5-4FF2-9D66-6A4EB2AE76B3}"/>
      </w:docPartPr>
      <w:docPartBody>
        <w:p w:rsidR="00E40499" w:rsidRDefault="000729AD" w:rsidP="000729AD">
          <w:pPr>
            <w:pStyle w:val="226505AC145E4CA08168B025FD753EDD1"/>
          </w:pPr>
          <w:r w:rsidRPr="002561C9">
            <w:rPr>
              <w:rStyle w:val="Besedilooznabemesta"/>
              <w:rFonts w:ascii="Calibri" w:hAnsi="Calibri" w:cs="Calibri"/>
            </w:rPr>
            <w:t>Vpišite podatek</w:t>
          </w:r>
        </w:p>
      </w:docPartBody>
    </w:docPart>
    <w:docPart>
      <w:docPartPr>
        <w:name w:val="1078971F9F304DC3BECBB72B1EF66FEC"/>
        <w:category>
          <w:name w:val="Splošno"/>
          <w:gallery w:val="placeholder"/>
        </w:category>
        <w:types>
          <w:type w:val="bbPlcHdr"/>
        </w:types>
        <w:behaviors>
          <w:behavior w:val="content"/>
        </w:behaviors>
        <w:guid w:val="{079C0806-5CE5-43A7-B4B3-E8A09E70A661}"/>
      </w:docPartPr>
      <w:docPartBody>
        <w:p w:rsidR="00E40499" w:rsidRDefault="000729AD" w:rsidP="000729AD">
          <w:pPr>
            <w:pStyle w:val="1078971F9F304DC3BECBB72B1EF66FEC1"/>
          </w:pPr>
          <w:r w:rsidRPr="002561C9">
            <w:rPr>
              <w:rStyle w:val="Besedilooznabemesta"/>
              <w:rFonts w:ascii="Calibri" w:hAnsi="Calibri" w:cs="Calibri"/>
            </w:rPr>
            <w:t>Vpišite ime kraja</w:t>
          </w:r>
        </w:p>
      </w:docPartBody>
    </w:docPart>
    <w:docPart>
      <w:docPartPr>
        <w:name w:val="0BB4E48365024BEA8A4EAF93D6A711A5"/>
        <w:category>
          <w:name w:val="Splošno"/>
          <w:gallery w:val="placeholder"/>
        </w:category>
        <w:types>
          <w:type w:val="bbPlcHdr"/>
        </w:types>
        <w:behaviors>
          <w:behavior w:val="content"/>
        </w:behaviors>
        <w:guid w:val="{AF3814C2-884C-45B4-BD11-C349419C81B8}"/>
      </w:docPartPr>
      <w:docPartBody>
        <w:p w:rsidR="00E40499" w:rsidRDefault="000729AD" w:rsidP="000729AD">
          <w:pPr>
            <w:pStyle w:val="0BB4E48365024BEA8A4EAF93D6A711A51"/>
          </w:pPr>
          <w:r w:rsidRPr="002561C9">
            <w:rPr>
              <w:rStyle w:val="Besedilooznabemesta"/>
              <w:rFonts w:ascii="Calibri" w:hAnsi="Calibri" w:cs="Calibri"/>
            </w:rPr>
            <w:t>Izberite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9AD"/>
    <w:rsid w:val="000729AD"/>
    <w:rsid w:val="00214AE0"/>
    <w:rsid w:val="00317F67"/>
    <w:rsid w:val="003A4A9A"/>
    <w:rsid w:val="003C1831"/>
    <w:rsid w:val="008A77DF"/>
    <w:rsid w:val="009A1A4F"/>
    <w:rsid w:val="00C20E72"/>
    <w:rsid w:val="00D13260"/>
    <w:rsid w:val="00D779C5"/>
    <w:rsid w:val="00DB1AE7"/>
    <w:rsid w:val="00E404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729AD"/>
    <w:rPr>
      <w:color w:val="808080"/>
    </w:rPr>
  </w:style>
  <w:style w:type="paragraph" w:customStyle="1" w:styleId="947B677A8AF744CA80429721AA7BACB31">
    <w:name w:val="947B677A8AF744CA80429721AA7BACB31"/>
    <w:rsid w:val="000729AD"/>
    <w:pPr>
      <w:spacing w:after="0" w:line="240" w:lineRule="auto"/>
      <w:jc w:val="both"/>
    </w:pPr>
    <w:rPr>
      <w:kern w:val="0"/>
      <w:sz w:val="22"/>
      <w:szCs w:val="22"/>
      <w14:ligatures w14:val="none"/>
    </w:rPr>
  </w:style>
  <w:style w:type="paragraph" w:customStyle="1" w:styleId="764055A420CE4BEEB754D59588377C891">
    <w:name w:val="764055A420CE4BEEB754D59588377C891"/>
    <w:rsid w:val="000729AD"/>
    <w:pPr>
      <w:spacing w:after="0" w:line="240" w:lineRule="auto"/>
      <w:jc w:val="both"/>
    </w:pPr>
    <w:rPr>
      <w:kern w:val="0"/>
      <w:sz w:val="22"/>
      <w:szCs w:val="22"/>
      <w14:ligatures w14:val="none"/>
    </w:rPr>
  </w:style>
  <w:style w:type="paragraph" w:customStyle="1" w:styleId="3A8441B5D1D3453CA260D98A2C5191EF1">
    <w:name w:val="3A8441B5D1D3453CA260D98A2C5191EF1"/>
    <w:rsid w:val="000729AD"/>
    <w:pPr>
      <w:spacing w:after="0" w:line="240" w:lineRule="auto"/>
      <w:jc w:val="both"/>
    </w:pPr>
    <w:rPr>
      <w:kern w:val="0"/>
      <w:sz w:val="22"/>
      <w:szCs w:val="22"/>
      <w14:ligatures w14:val="none"/>
    </w:rPr>
  </w:style>
  <w:style w:type="paragraph" w:customStyle="1" w:styleId="748D4A26D982478AA22A9FC3F70CBD041">
    <w:name w:val="748D4A26D982478AA22A9FC3F70CBD041"/>
    <w:rsid w:val="000729AD"/>
    <w:pPr>
      <w:spacing w:after="0" w:line="240" w:lineRule="auto"/>
      <w:jc w:val="both"/>
    </w:pPr>
    <w:rPr>
      <w:kern w:val="0"/>
      <w:sz w:val="22"/>
      <w:szCs w:val="22"/>
      <w14:ligatures w14:val="none"/>
    </w:rPr>
  </w:style>
  <w:style w:type="paragraph" w:customStyle="1" w:styleId="F14F49CCD7334B2CA37485313A1DEE941">
    <w:name w:val="F14F49CCD7334B2CA37485313A1DEE941"/>
    <w:rsid w:val="000729AD"/>
    <w:pPr>
      <w:spacing w:after="0" w:line="240" w:lineRule="auto"/>
      <w:jc w:val="both"/>
    </w:pPr>
    <w:rPr>
      <w:kern w:val="0"/>
      <w:sz w:val="22"/>
      <w:szCs w:val="22"/>
      <w14:ligatures w14:val="none"/>
    </w:rPr>
  </w:style>
  <w:style w:type="paragraph" w:customStyle="1" w:styleId="6260F33670B643A0870EF553643A7B981">
    <w:name w:val="6260F33670B643A0870EF553643A7B981"/>
    <w:rsid w:val="000729AD"/>
    <w:pPr>
      <w:spacing w:after="0" w:line="240" w:lineRule="auto"/>
      <w:jc w:val="both"/>
    </w:pPr>
    <w:rPr>
      <w:kern w:val="0"/>
      <w:sz w:val="22"/>
      <w:szCs w:val="22"/>
      <w14:ligatures w14:val="none"/>
    </w:rPr>
  </w:style>
  <w:style w:type="paragraph" w:customStyle="1" w:styleId="56B8938C5388471DAFD96C6FFCA27ECB1">
    <w:name w:val="56B8938C5388471DAFD96C6FFCA27ECB1"/>
    <w:rsid w:val="000729AD"/>
    <w:pPr>
      <w:spacing w:after="0" w:line="240" w:lineRule="auto"/>
      <w:jc w:val="both"/>
    </w:pPr>
    <w:rPr>
      <w:kern w:val="0"/>
      <w:sz w:val="22"/>
      <w:szCs w:val="22"/>
      <w14:ligatures w14:val="none"/>
    </w:rPr>
  </w:style>
  <w:style w:type="paragraph" w:customStyle="1" w:styleId="8D85AECF41094805AF75D378FB7D15021">
    <w:name w:val="8D85AECF41094805AF75D378FB7D15021"/>
    <w:rsid w:val="000729AD"/>
    <w:pPr>
      <w:spacing w:after="0" w:line="240" w:lineRule="auto"/>
      <w:jc w:val="both"/>
    </w:pPr>
    <w:rPr>
      <w:kern w:val="0"/>
      <w:sz w:val="22"/>
      <w:szCs w:val="22"/>
      <w14:ligatures w14:val="none"/>
    </w:rPr>
  </w:style>
  <w:style w:type="paragraph" w:customStyle="1" w:styleId="DE57C49A086D470A89FFF078B109FBC51">
    <w:name w:val="DE57C49A086D470A89FFF078B109FBC51"/>
    <w:rsid w:val="000729AD"/>
    <w:pPr>
      <w:spacing w:after="0" w:line="240" w:lineRule="auto"/>
      <w:jc w:val="both"/>
    </w:pPr>
    <w:rPr>
      <w:kern w:val="0"/>
      <w:sz w:val="22"/>
      <w:szCs w:val="22"/>
      <w14:ligatures w14:val="none"/>
    </w:rPr>
  </w:style>
  <w:style w:type="paragraph" w:customStyle="1" w:styleId="188FC82E87404BE9826D67828B73EC7F1">
    <w:name w:val="188FC82E87404BE9826D67828B73EC7F1"/>
    <w:rsid w:val="000729AD"/>
    <w:pPr>
      <w:spacing w:after="0" w:line="240" w:lineRule="auto"/>
      <w:jc w:val="both"/>
    </w:pPr>
    <w:rPr>
      <w:kern w:val="0"/>
      <w:sz w:val="22"/>
      <w:szCs w:val="22"/>
      <w14:ligatures w14:val="none"/>
    </w:rPr>
  </w:style>
  <w:style w:type="paragraph" w:customStyle="1" w:styleId="4854DEA76AF14E2FA7A3E3D1C8430A531">
    <w:name w:val="4854DEA76AF14E2FA7A3E3D1C8430A531"/>
    <w:rsid w:val="000729AD"/>
    <w:pPr>
      <w:spacing w:after="0" w:line="240" w:lineRule="auto"/>
      <w:jc w:val="both"/>
    </w:pPr>
    <w:rPr>
      <w:kern w:val="0"/>
      <w:sz w:val="22"/>
      <w:szCs w:val="22"/>
      <w14:ligatures w14:val="none"/>
    </w:rPr>
  </w:style>
  <w:style w:type="paragraph" w:customStyle="1" w:styleId="4D54C123A8B44F7897784E7660565DCD1">
    <w:name w:val="4D54C123A8B44F7897784E7660565DCD1"/>
    <w:rsid w:val="000729AD"/>
    <w:pPr>
      <w:spacing w:after="0" w:line="240" w:lineRule="auto"/>
      <w:jc w:val="both"/>
    </w:pPr>
    <w:rPr>
      <w:kern w:val="0"/>
      <w:sz w:val="22"/>
      <w:szCs w:val="22"/>
      <w14:ligatures w14:val="none"/>
    </w:rPr>
  </w:style>
  <w:style w:type="paragraph" w:customStyle="1" w:styleId="06C6DC76387F436DABBC9A2AC1F7370D1">
    <w:name w:val="06C6DC76387F436DABBC9A2AC1F7370D1"/>
    <w:rsid w:val="000729AD"/>
    <w:pPr>
      <w:spacing w:after="0" w:line="240" w:lineRule="auto"/>
      <w:jc w:val="both"/>
    </w:pPr>
    <w:rPr>
      <w:kern w:val="0"/>
      <w:sz w:val="22"/>
      <w:szCs w:val="22"/>
      <w14:ligatures w14:val="none"/>
    </w:rPr>
  </w:style>
  <w:style w:type="paragraph" w:customStyle="1" w:styleId="31E2E14F70AD49B1869AABDCF796DFC01">
    <w:name w:val="31E2E14F70AD49B1869AABDCF796DFC01"/>
    <w:rsid w:val="000729AD"/>
    <w:pPr>
      <w:spacing w:after="0" w:line="240" w:lineRule="auto"/>
      <w:jc w:val="both"/>
    </w:pPr>
    <w:rPr>
      <w:kern w:val="0"/>
      <w:sz w:val="22"/>
      <w:szCs w:val="22"/>
      <w14:ligatures w14:val="none"/>
    </w:rPr>
  </w:style>
  <w:style w:type="paragraph" w:customStyle="1" w:styleId="71C71380417C4EC286B98C0539B655E31">
    <w:name w:val="71C71380417C4EC286B98C0539B655E31"/>
    <w:rsid w:val="000729AD"/>
    <w:pPr>
      <w:spacing w:after="0" w:line="240" w:lineRule="auto"/>
      <w:jc w:val="both"/>
    </w:pPr>
    <w:rPr>
      <w:kern w:val="0"/>
      <w:sz w:val="22"/>
      <w:szCs w:val="22"/>
      <w14:ligatures w14:val="none"/>
    </w:rPr>
  </w:style>
  <w:style w:type="paragraph" w:customStyle="1" w:styleId="A54898E6CA2C4016ADE06AAACFE63F611">
    <w:name w:val="A54898E6CA2C4016ADE06AAACFE63F611"/>
    <w:rsid w:val="000729AD"/>
    <w:pPr>
      <w:spacing w:after="0" w:line="240" w:lineRule="auto"/>
      <w:jc w:val="both"/>
    </w:pPr>
    <w:rPr>
      <w:kern w:val="0"/>
      <w:sz w:val="22"/>
      <w:szCs w:val="22"/>
      <w14:ligatures w14:val="none"/>
    </w:rPr>
  </w:style>
  <w:style w:type="paragraph" w:customStyle="1" w:styleId="A9B4D03A6A7E4E6C8B7AEFEF784CBC1C1">
    <w:name w:val="A9B4D03A6A7E4E6C8B7AEFEF784CBC1C1"/>
    <w:rsid w:val="000729AD"/>
    <w:pPr>
      <w:spacing w:after="0" w:line="240" w:lineRule="auto"/>
      <w:jc w:val="both"/>
    </w:pPr>
    <w:rPr>
      <w:kern w:val="0"/>
      <w:sz w:val="22"/>
      <w:szCs w:val="22"/>
      <w14:ligatures w14:val="none"/>
    </w:rPr>
  </w:style>
  <w:style w:type="paragraph" w:customStyle="1" w:styleId="D98F170479174B948CA75CB3F1D400961">
    <w:name w:val="D98F170479174B948CA75CB3F1D400961"/>
    <w:rsid w:val="000729AD"/>
    <w:pPr>
      <w:spacing w:after="0" w:line="240" w:lineRule="auto"/>
      <w:jc w:val="both"/>
    </w:pPr>
    <w:rPr>
      <w:kern w:val="0"/>
      <w:sz w:val="22"/>
      <w:szCs w:val="22"/>
      <w14:ligatures w14:val="none"/>
    </w:rPr>
  </w:style>
  <w:style w:type="paragraph" w:customStyle="1" w:styleId="F8F2C57345D94C8BB610B3CE2E5D24D41">
    <w:name w:val="F8F2C57345D94C8BB610B3CE2E5D24D41"/>
    <w:rsid w:val="000729AD"/>
    <w:pPr>
      <w:spacing w:after="0" w:line="240" w:lineRule="auto"/>
      <w:jc w:val="both"/>
    </w:pPr>
    <w:rPr>
      <w:kern w:val="0"/>
      <w:sz w:val="22"/>
      <w:szCs w:val="22"/>
      <w14:ligatures w14:val="none"/>
    </w:rPr>
  </w:style>
  <w:style w:type="paragraph" w:customStyle="1" w:styleId="226505AC145E4CA08168B025FD753EDD1">
    <w:name w:val="226505AC145E4CA08168B025FD753EDD1"/>
    <w:rsid w:val="000729AD"/>
    <w:pPr>
      <w:spacing w:after="0" w:line="240" w:lineRule="auto"/>
      <w:jc w:val="both"/>
    </w:pPr>
    <w:rPr>
      <w:kern w:val="0"/>
      <w:sz w:val="22"/>
      <w:szCs w:val="22"/>
      <w14:ligatures w14:val="none"/>
    </w:rPr>
  </w:style>
  <w:style w:type="paragraph" w:customStyle="1" w:styleId="1078971F9F304DC3BECBB72B1EF66FEC1">
    <w:name w:val="1078971F9F304DC3BECBB72B1EF66FEC1"/>
    <w:rsid w:val="000729AD"/>
    <w:pPr>
      <w:spacing w:after="0" w:line="240" w:lineRule="auto"/>
      <w:jc w:val="both"/>
    </w:pPr>
    <w:rPr>
      <w:kern w:val="0"/>
      <w:sz w:val="22"/>
      <w:szCs w:val="22"/>
      <w14:ligatures w14:val="none"/>
    </w:rPr>
  </w:style>
  <w:style w:type="paragraph" w:customStyle="1" w:styleId="0BB4E48365024BEA8A4EAF93D6A711A51">
    <w:name w:val="0BB4E48365024BEA8A4EAF93D6A711A51"/>
    <w:rsid w:val="000729AD"/>
    <w:pPr>
      <w:spacing w:after="0" w:line="240" w:lineRule="auto"/>
      <w:jc w:val="both"/>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2</Pages>
  <Words>550</Words>
  <Characters>3135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DNS Elektrika 2026</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DNS Elektrika 2026</dc:title>
  <dc:subject>DOKUMENTACIJA V ZVEZI Z ODDAJO JAVNEGA NAROČILA</dc:subject>
  <dc:creator>Tanja</dc:creator>
  <cp:keywords/>
  <cp:lastModifiedBy>tanja.vintar@komunala-slb.si</cp:lastModifiedBy>
  <cp:revision>5</cp:revision>
  <cp:lastPrinted>2026-07-28T16:25:00Z</cp:lastPrinted>
  <dcterms:created xsi:type="dcterms:W3CDTF">2026-09-09T12:21:00Z</dcterms:created>
  <dcterms:modified xsi:type="dcterms:W3CDTF">2026-09-09T12:26:00Z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